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9c8d" w14:paraId="b429c8d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B4C81" w:rsidP="00CB4C81" w:rsidR="00CB4C81">
      <w:pPr>
        <w:jc w:val="right"/>
        <w:rPr>
          <w:rFonts w:hAnsi="Arial" w:ascii="Arial"/>
        </w:rPr>
      </w:pPr>
      <w:r>
        <w:rPr>
          <w:rFonts w:hAnsi="Arial" w:ascii="Arial"/>
        </w:rPr>
        <w:t>7 St-1349/2016-6.</w:t>
      </w:r>
    </w:p>
    <w:p w:rsidRDefault="00CB4C81" w:rsidP="00CB4C81" w:rsidR="00CB4C81">
      <w:pPr>
        <w:rPr>
          <w:rFonts w:hAnsi="Arial" w:ascii="Arial"/>
        </w:rPr>
      </w:pPr>
    </w:p>
    <w:p w:rsidRDefault="00CB4C81" w:rsidP="00CB4C81" w:rsidR="00CB4C81">
      <w:pPr>
        <w:jc w:val="center"/>
        <w:rPr>
          <w:rFonts w:hAnsi="Arial" w:ascii="Arial"/>
          <w:b/>
        </w:rPr>
      </w:pPr>
    </w:p>
    <w:p w:rsidRDefault="00CB4C81" w:rsidP="00CB4C81" w:rsidR="00CB4C8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 S K E</w:t>
      </w:r>
    </w:p>
    <w:p w:rsidRDefault="00CB4C81" w:rsidP="00CB4C81" w:rsidR="00CB4C81">
      <w:pPr>
        <w:jc w:val="center"/>
        <w:rPr>
          <w:rFonts w:hAnsi="Arial" w:ascii="Arial"/>
          <w:b/>
        </w:rPr>
      </w:pPr>
    </w:p>
    <w:p w:rsidRDefault="00CB4C81" w:rsidP="00CB4C81" w:rsidR="00CB4C8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CB4C81" w:rsidP="00CB4C81" w:rsidR="00CB4C81">
      <w:pPr>
        <w:rPr>
          <w:rFonts w:hAnsi="Arial" w:ascii="Arial"/>
          <w:b/>
        </w:rPr>
      </w:pPr>
    </w:p>
    <w:p w:rsidRDefault="00CB4C81" w:rsidP="00CB4C81" w:rsidR="00CB4C8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dužnikom  MONA LISA j.d.o.o. za frizerske usluge iz Ždralova, </w:t>
      </w:r>
      <w:proofErr w:type="spellStart"/>
      <w:r>
        <w:rPr>
          <w:rFonts w:hAnsi="Arial" w:ascii="Arial"/>
        </w:rPr>
        <w:t>Ždralovska</w:t>
      </w:r>
      <w:proofErr w:type="spellEnd"/>
      <w:r>
        <w:rPr>
          <w:rFonts w:hAnsi="Arial" w:ascii="Arial"/>
        </w:rPr>
        <w:t xml:space="preserve"> 57, MBS 010093995, OIB 51370492737, dana 09. veljače 2017. godine</w:t>
      </w:r>
    </w:p>
    <w:p w:rsidRDefault="00CB4C81" w:rsidP="00CB4C81" w:rsidR="00CB4C81">
      <w:pPr>
        <w:jc w:val="both"/>
        <w:rPr>
          <w:rFonts w:hAnsi="Arial" w:ascii="Arial"/>
        </w:rPr>
      </w:pPr>
    </w:p>
    <w:p w:rsidRDefault="00CB4C81" w:rsidP="00CB4C81" w:rsidR="00CB4C8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CB4C81" w:rsidP="00CB4C81" w:rsidR="00CB4C81">
      <w:pPr>
        <w:jc w:val="center"/>
        <w:rPr>
          <w:rFonts w:hAnsi="Arial" w:ascii="Arial"/>
          <w:b/>
        </w:rPr>
      </w:pPr>
    </w:p>
    <w:p w:rsidRDefault="00CB4C81" w:rsidP="00CB4C81" w:rsidR="00CB4C81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MONA LISA j.d.o.o. za frizerske usluge iz Ždralova, </w:t>
      </w:r>
      <w:proofErr w:type="spellStart"/>
      <w:r>
        <w:rPr>
          <w:rFonts w:hAnsi="Arial" w:ascii="Arial"/>
        </w:rPr>
        <w:t>Ždralovska</w:t>
      </w:r>
      <w:proofErr w:type="spellEnd"/>
      <w:r>
        <w:rPr>
          <w:rFonts w:hAnsi="Arial" w:ascii="Arial"/>
        </w:rPr>
        <w:t xml:space="preserve"> 57, MBS 010093995, OIB 51370492737.</w:t>
      </w:r>
    </w:p>
    <w:p w:rsidRDefault="00CB4C81" w:rsidP="00CB4C81" w:rsidR="00CB4C81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Za stečajnog upravitelja imenuje se ŠTEFAN ROLA iz Zagreba, Vlaška 95, OIB 26698048809. </w:t>
      </w:r>
    </w:p>
    <w:p w:rsidRDefault="00CB4C81" w:rsidP="00CB4C81" w:rsidR="00CB4C81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MONA LISA j.d.o.o. za frizerske usluge iz Ždralova, </w:t>
      </w:r>
      <w:proofErr w:type="spellStart"/>
      <w:r>
        <w:rPr>
          <w:rFonts w:hAnsi="Arial" w:ascii="Arial"/>
        </w:rPr>
        <w:t>Ždralovska</w:t>
      </w:r>
      <w:proofErr w:type="spellEnd"/>
      <w:r>
        <w:rPr>
          <w:rFonts w:hAnsi="Arial" w:ascii="Arial"/>
        </w:rPr>
        <w:t xml:space="preserve"> 57, MBS 010093995, OIB 51370492737.</w:t>
      </w:r>
    </w:p>
    <w:p w:rsidRDefault="00CB4C81" w:rsidP="00CB4C81" w:rsidR="00CB4C81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09. veljače 2017. godine u 11,20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CB4C81" w:rsidP="00CB4C81" w:rsidR="00CB4C81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CB4C81" w:rsidP="00CB4C81" w:rsidR="00CB4C81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VI.Ovo</w:t>
      </w:r>
      <w:proofErr w:type="spellEnd"/>
      <w:r>
        <w:rPr>
          <w:rFonts w:hAnsi="Arial" w:ascii="Arial"/>
        </w:rPr>
        <w:t xml:space="preserve"> rješenje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CB4C81" w:rsidP="00CB4C81" w:rsidR="00CB4C8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CB4C81" w:rsidP="00CB4C81" w:rsidR="00CB4C81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prijedlog predlagatelja FINE, RC ZAGREB, OIB 85821130368, Podružnica Bjelovar za otvaranje stečajnog postupka nad dužnikom MONA LISA j.d.o.o. sud je pokrenuo postupak radi utvrđivanja uvjeta za otvaranje stečajnog postupka nad </w:t>
      </w:r>
      <w:r>
        <w:rPr>
          <w:rFonts w:hAnsi="Arial" w:ascii="Arial"/>
        </w:rPr>
        <w:lastRenderedPageBreak/>
        <w:t xml:space="preserve">dužnikom, te u tom postupku utvrdio da dužnik nema imovine kojom bi se mogli pokriti troškovi stečajnog postupka, slijedom čega je svojim rješenjem 7 St-1349/2016-5 od dana 12.12.2016.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12.12.2016.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CB4C81" w:rsidP="00CB4C81" w:rsidR="00CB4C81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09. veljače 2017. godine</w:t>
      </w:r>
    </w:p>
    <w:p w:rsidRDefault="00CB4C81" w:rsidP="00CB4C81" w:rsidR="00CB4C81">
      <w:pPr>
        <w:ind w:firstLine="720"/>
        <w:jc w:val="center"/>
        <w:rPr>
          <w:rFonts w:hAnsi="Arial" w:ascii="Arial"/>
        </w:rPr>
      </w:pPr>
    </w:p>
    <w:p w:rsidRDefault="00CB4C81" w:rsidP="00CB4C81" w:rsidR="00CB4C8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CB4C81" w:rsidP="00CB4C81" w:rsidR="00CB4C8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CB4C81" w:rsidP="00CB4C81" w:rsidR="00CB4C8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CB4C81" w:rsidP="00CB4C81" w:rsidR="00CB4C81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CB4C81" w:rsidP="00CB4C81" w:rsidR="00CB4C8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CB4C81" w:rsidP="00CB4C81" w:rsidR="00CB4C81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CB4C81" w:rsidP="00CB4C81" w:rsidR="00CB4C81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CB4C81" w:rsidP="00CB4C81" w:rsidR="00CB4C8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Dna:predlagatelju FINI, RC ZAGREB, Podružnica Bjelovar, nakon pravomoćnosti putem pošte </w:t>
      </w:r>
    </w:p>
    <w:p w:rsidRDefault="00CB4C81" w:rsidP="00CB4C81" w:rsidR="00CB4C8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dužniku putem e-oglasne ploče suda</w:t>
      </w:r>
    </w:p>
    <w:p w:rsidRDefault="00CB4C81" w:rsidP="00CB4C81" w:rsidR="00CB4C8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poštom</w:t>
      </w:r>
    </w:p>
    <w:p w:rsidRDefault="00CB4C81" w:rsidP="00CB4C81" w:rsidR="00CB4C8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stečajnom upravitelju putem pošte</w:t>
      </w:r>
    </w:p>
    <w:p w:rsidRDefault="00CB4C81" w:rsidP="00CB4C81" w:rsidR="00CB4C8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e-oglasna ploča suda</w:t>
      </w:r>
    </w:p>
    <w:p w:rsidRDefault="00CB4C81" w:rsidP="00CB4C81" w:rsidR="00CB4C81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sudskom registru nakon pravomoćnosti elektroničkim putem</w:t>
      </w:r>
    </w:p>
    <w:p w:rsidRDefault="00CB4C81" w:rsidP="00CB4C81" w:rsidR="00CB4C81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CB4C81" w:rsidP="00CB4C81" w:rsidR="00CB4C81">
      <w:pPr>
        <w:jc w:val="both"/>
        <w:rPr>
          <w:rFonts w:hAnsi="Arial" w:ascii="Arial"/>
        </w:rPr>
      </w:pPr>
      <w:r>
        <w:rPr>
          <w:rFonts w:hAnsi="Arial" w:ascii="Arial"/>
        </w:rPr>
        <w:t>Bj.09.02.2017.g.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C81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996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St-1349/2016-6</izvorni_sadrzaj>
    <derivirana_varijabla naziv="DomainObject.Oznaka_1">St-1349/2016-6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1349</izvorni_sadrzaj>
    <derivirana_varijabla naziv="DomainObject.Predmet.Broj_1">1349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St-1349/2016</izvorni_sadrzaj>
    <derivirana_varijabla naziv="DomainObject.Predmet.OznakaBroj_1">St-1349/2016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MONA LISA jednostavno društvo s ograničenom odgovornošću za frizerske usluge zastupanog po punomoćniku Sanela Sajković; Tomislav Sajković</izvorni_sadrzaj>
    <derivirana_varijabla naziv="DomainObject.Predmet.ProtustrankaFormated_1">  MONA LISA jednostavno društvo s ograničenom odgovornošću za frizerske usluge zastupanog po punomoćniku Sanela Sajković; Tomislav Sajković</derivirana_varijabla>
  </DomainObject.Predmet.ProtustrankaFormated>
  <DomainObject.Predmet.ProtustrankaFormatedOIB>
    <izvorni_sadrzaj>  MONA LISA jednostavno društvo s ograničenom odgovornošću za frizerske usluge, OIB 51370492737 zastupanog po punomoćniku Sanela Sajković; Tomislav Sajković</izvorni_sadrzaj>
    <derivirana_varijabla naziv="DomainObject.Predmet.ProtustrankaFormatedOIB_1">  MONA LISA jednostavno društvo s ograničenom odgovornošću za frizerske usluge, OIB 51370492737 zastupanog po punomoćniku Sanela Sajković; Tomislav Sajković</derivirana_varijabla>
  </DomainObject.Predmet.ProtustrankaFormatedOIB>
  <DomainObject.Predmet.ProtustrankaFormatedWithAdress>
    <izvorni_sadrzaj> MONA LISA jednostavno društvo s ograničenom odgovornošću za frizerske usluge, Ždralovska 57, 43000 Ždralovi zastupanog po punomoćniku Sanela Sajković; Tomislav Sajković</izvorni_sadrzaj>
    <derivirana_varijabla naziv="DomainObject.Predmet.ProtustrankaFormatedWithAdress_1"> MONA LISA jednostavno društvo s ograničenom odgovornošću za frizerske usluge, Ždralovska 57, 43000 Ždralovi zastupanog po punomoćniku Sanela Sajković; Tomislav Sajković</derivirana_varijabla>
  </DomainObject.Predmet.ProtustrankaFormatedWithAdress>
  <DomainObject.Predmet.ProtustrankaFormatedWithAdressOIB>
    <izvorni_sadrzaj> MONA LISA jednostavno društvo s ograničenom odgovornošću za frizerske usluge, OIB 51370492737, Ždralovska 57, 43000 Ždralovi zastupanog po punomoćniku Sanela Sajković; Tomislav Sajković</izvorni_sadrzaj>
    <derivirana_varijabla naziv="DomainObject.Predmet.ProtustrankaFormatedWithAdressOIB_1"> MONA LISA jednostavno društvo s ograničenom odgovornošću za frizerske usluge, OIB 51370492737, Ždralovska 57, 43000 Ždralovi zastupanog po punomoćniku Sanela Sajković; Tomislav Sajković</derivirana_varijabla>
  </DomainObject.Predmet.ProtustrankaFormatedWithAdressOIB>
  <DomainObject.Predmet.ProtustrankaWithAdress>
    <izvorni_sadrzaj>MONA LISA jednostavno društvo s ograničenom odgovornošću za frizerske usluge Ždralovska 57, 43000 Ždralovi</izvorni_sadrzaj>
    <derivirana_varijabla naziv="DomainObject.Predmet.ProtustrankaWithAdress_1">MONA LISA jednostavno društvo s ograničenom odgovornošću za frizerske usluge Ždralovska 57, 43000 Ždralovi</derivirana_varijabla>
  </DomainObject.Predmet.ProtustrankaWithAdress>
  <DomainObject.Predmet.ProtustrankaWithAdressOIB>
    <izvorni_sadrzaj>MONA LISA jednostavno društvo s ograničenom odgovornošću za frizerske usluge, OIB 51370492737, Ždralovska 57, 43000 Ždralovi</izvorni_sadrzaj>
    <derivirana_varijabla naziv="DomainObject.Predmet.ProtustrankaWithAdressOIB_1">MONA LISA jednostavno društvo s ograničenom odgovornošću za frizerske usluge, OIB 51370492737, Ždralovska 57, 43000 Ždralovi</derivirana_varijabla>
  </DomainObject.Predmet.ProtustrankaWithAdressOIB>
  <DomainObject.Predmet.ProtustrankaNazivFormated>
    <izvorni_sadrzaj>MONA LISA jednostavno društvo s ograničenom odgovornošću za frizerske usluge</izvorni_sadrzaj>
    <derivirana_varijabla naziv="DomainObject.Predmet.ProtustrankaNazivFormated_1">MONA LISA jednostavno društvo s ograničenom odgovornošću za frizerske usluge</derivirana_varijabla>
  </DomainObject.Predmet.ProtustrankaNazivFormated>
  <DomainObject.Predmet.ProtustrankaNazivFormatedOIB>
    <izvorni_sadrzaj>MONA LISA jednostavno društvo s ograničenom odgovornošću za frizerske usluge, OIB 51370492737</izvorni_sadrzaj>
    <derivirana_varijabla naziv="DomainObject.Predmet.ProtustrankaNazivFormatedOIB_1">MONA LISA jednostavno društvo s ograničenom odgovornošću za frizerske usluge, OIB 51370492737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MONA LISA jednostavno društvo s ograničenom odgovornošću za frizerske usluge zastupanog po punomoćniku Sanela Sajković; Tomislav Sajković</item>
    </izvorni_sadrzaj>
    <derivirana_varijabla naziv="DomainObject.Predmet.ProtuStrankaListFormated_1">
      <item>MONA LISA jednostavno društvo s ograničenom odgovornošću za frizerske usluge zastupanog po punomoćniku Sanela Sajković; Tomislav Sajković</item>
    </derivirana_varijabla>
  </DomainObject.Predmet.ProtuStrankaListFormated>
  <DomainObject.Predmet.ProtuStrankaListFormatedOIB>
    <izvorni_sadrzaj>
      <item>MONA LISA jednostavno društvo s ograničenom odgovornošću za frizerske usluge, OIB 51370492737 zastupanog po punomoćniku Sanela Sajković; Tomislav Sajković</item>
    </izvorni_sadrzaj>
    <derivirana_varijabla naziv="DomainObject.Predmet.ProtuStrankaListFormatedOIB_1">
      <item>MONA LISA jednostavno društvo s ograničenom odgovornošću za frizerske usluge, OIB 51370492737 zastupanog po punomoćniku Sanela Sajković; Tomislav Sajković</item>
    </derivirana_varijabla>
  </DomainObject.Predmet.ProtuStrankaListFormatedOIB>
  <DomainObject.Predmet.ProtuStrankaListFormatedWithAdress>
    <izvorni_sadrzaj>
      <item>MONA LISA jednostavno društvo s ograničenom odgovornošću za frizerske usluge, Ždralovska 57, 43000 Ždralovi zastupanog po punomoćniku Sanela Sajković; Tomislav Sajković</item>
    </izvorni_sadrzaj>
    <derivirana_varijabla naziv="DomainObject.Predmet.ProtuStrankaListFormatedWithAdress_1">
      <item>MONA LISA jednostavno društvo s ograničenom odgovornošću za frizerske usluge, Ždralovska 57, 43000 Ždralovi zastupanog po punomoćniku Sanela Sajković; Tomislav Sajković</item>
    </derivirana_varijabla>
  </DomainObject.Predmet.ProtuStrankaListFormatedWithAdress>
  <DomainObject.Predmet.ProtuStrankaListFormatedWithAdressOIB>
    <izvorni_sadrzaj>
      <item>MONA LISA jednostavno društvo s ograničenom odgovornošću za frizerske usluge, OIB 51370492737, Ždralovska 57, 43000 Ždralovi zastupanog po punomoćniku Sanela Sajković; Tomislav Sajković</item>
    </izvorni_sadrzaj>
    <derivirana_varijabla naziv="DomainObject.Predmet.ProtuStrankaListFormatedWithAdressOIB_1">
      <item>MONA LISA jednostavno društvo s ograničenom odgovornošću za frizerske usluge, OIB 51370492737, Ždralovska 57, 43000 Ždralovi zastupanog po punomoćniku Sanela Sajković; Tomislav Sajković</item>
    </derivirana_varijabla>
  </DomainObject.Predmet.ProtuStrankaListFormatedWithAdressOIB>
  <DomainObject.Predmet.ProtuStrankaListNazivFormated>
    <izvorni_sadrzaj>
      <item>MONA LISA jednostavno društvo s ograničenom odgovornošću za frizerske usluge</item>
    </izvorni_sadrzaj>
    <derivirana_varijabla naziv="DomainObject.Predmet.ProtuStrankaListNazivFormated_1">
      <item>MONA LISA jednostavno društvo s ograničenom odgovornošću za frizerske usluge</item>
    </derivirana_varijabla>
  </DomainObject.Predmet.ProtuStrankaListNazivFormated>
  <DomainObject.Predmet.ProtuStrankaListNazivFormatedOIB>
    <izvorni_sadrzaj>
      <item>MONA LISA jednostavno društvo s ograničenom odgovornošću za frizerske usluge, OIB 51370492737</item>
    </izvorni_sadrzaj>
    <derivirana_varijabla naziv="DomainObject.Predmet.ProtuStrankaListNazivFormatedOIB_1">
      <item>MONA LISA jednostavno društvo s ograničenom odgovornošću za frizerske usluge, OIB 51370492737</item>
    </derivirana_varijabla>
  </DomainObject.Predmet.ProtuStrankaListNazivFormatedOIB>
  <DomainObject.Predmet.OstaliListFormated>
    <izvorni_sadrzaj>
      <item>Sanela Sajković punomoćnik sudionika u postupku MONA LISA jednostavno društvo s ograničenom odgovornošću za frizerske usluge</item>
      <item>Tomislav Sajković punomoćnik sudionika u postupku MONA LISA jednostavno društvo s ograničenom odgovornošću za frizerske usluge</item>
    </izvorni_sadrzaj>
    <derivirana_varijabla naziv="DomainObject.Predmet.OstaliListFormated_1">
      <item>Sanela Sajković punomoćnik sudionika u postupku MONA LISA jednostavno društvo s ograničenom odgovornošću za frizerske usluge</item>
      <item>Tomislav Sajković punomoćnik sudionika u postupku MONA LISA jednostavno društvo s ograničenom odgovornošću za frizerske usluge</item>
    </derivirana_varijabla>
  </DomainObject.Predmet.OstaliListFormated>
  <DomainObject.Predmet.OstaliListFormatedOIB>
    <izvorni_sadrzaj>
      <item>Sanela Sajković, OIB 86245116198 punomoćnik sudionika u postupku MONA LISA jednostavno društvo s ograničenom odgovornošću za frizerske usluge</item>
      <item>Tomislav Sajković punomoćnik sudionika u postupku MONA LISA jednostavno društvo s ograničenom odgovornošću za frizerske usluge</item>
    </izvorni_sadrzaj>
    <derivirana_varijabla naziv="DomainObject.Predmet.OstaliListFormatedOIB_1">
      <item>Sanela Sajković, OIB 86245116198 punomoćnik sudionika u postupku MONA LISA jednostavno društvo s ograničenom odgovornošću za frizerske usluge</item>
      <item>Tomislav Sajković punomoćnik sudionika u postupku MONA LISA jednostavno društvo s ograničenom odgovornošću za frizerske usluge</item>
    </derivirana_varijabla>
  </DomainObject.Predmet.OstaliListFormatedOIB>
  <DomainObject.Predmet.OstaliListFormatedWithAdress>
    <izvorni_sadrzaj>
      <item>Sanela Sajković, Ždralovska 57., 43000 Ždralovi punomoćnik sudionika u postupku MONA LISA jednostavno društvo s ograničenom odgovornošću za frizerske usluge</item>
      <item>Tomislav Sajković, S.Radića 94., 48350 Suha Katalena punomoćnik sudionika u postupku MONA LISA jednostavno društvo s ograničenom odgovornošću za frizerske usluge</item>
    </izvorni_sadrzaj>
    <derivirana_varijabla naziv="DomainObject.Predmet.OstaliListFormatedWithAdress_1">
      <item>Sanela Sajković, Ždralovska 57., 43000 Ždralovi punomoćnik sudionika u postupku MONA LISA jednostavno društvo s ograničenom odgovornošću za frizerske usluge</item>
      <item>Tomislav Sajković, S.Radića 94., 48350 Suha Katalena punomoćnik sudionika u postupku MONA LISA jednostavno društvo s ograničenom odgovornošću za frizerske usluge</item>
    </derivirana_varijabla>
  </DomainObject.Predmet.OstaliListFormatedWithAdress>
  <DomainObject.Predmet.OstaliListFormatedWithAdressOIB>
    <izvorni_sadrzaj>
      <item>Sanela Sajković, OIB 86245116198, Ždralovska 57., 43000 Ždralovi punomoćnik sudionika u postupku MONA LISA jednostavno društvo s ograničenom odgovornošću za frizerske usluge</item>
      <item>Tomislav Sajković, S.Radića 94., 48350 Suha Katalena punomoćnik sudionika u postupku MONA LISA jednostavno društvo s ograničenom odgovornošću za frizerske usluge</item>
    </izvorni_sadrzaj>
    <derivirana_varijabla naziv="DomainObject.Predmet.OstaliListFormatedWithAdressOIB_1">
      <item>Sanela Sajković, OIB 86245116198, Ždralovska 57., 43000 Ždralovi punomoćnik sudionika u postupku MONA LISA jednostavno društvo s ograničenom odgovornošću za frizerske usluge</item>
      <item>Tomislav Sajković, S.Radića 94., 48350 Suha Katalena punomoćnik sudionika u postupku MONA LISA jednostavno društvo s ograničenom odgovornošću za frizerske usluge</item>
    </derivirana_varijabla>
  </DomainObject.Predmet.OstaliListFormatedWithAdressOIB>
  <DomainObject.Predmet.OstaliListNazivFormated>
    <izvorni_sadrzaj>
      <item>Sanela Sajković</item>
      <item>Tomislav Sajković</item>
    </izvorni_sadrzaj>
    <derivirana_varijabla naziv="DomainObject.Predmet.OstaliListNazivFormated_1">
      <item>Sanela Sajković</item>
      <item>Tomislav Sajković</item>
    </derivirana_varijabla>
  </DomainObject.Predmet.OstaliListNazivFormated>
  <DomainObject.Predmet.OstaliListNazivFormatedOIB>
    <izvorni_sadrzaj>
      <item>Sanela Sajković, OIB 86245116198</item>
      <item>Tomislav Sajković</item>
    </izvorni_sadrzaj>
    <derivirana_varijabla naziv="DomainObject.Predmet.OstaliListNazivFormatedOIB_1">
      <item>Sanela Sajković, OIB 86245116198</item>
      <item>Tomislav Sajković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St-1349/2016-6</izvorni_sadrzaj>
    <derivirana_varijabla naziv="DomainObject.PoslovniBrojDokumenta_1">St-1349/2016-6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MONA LISA jednostavno društvo s ograničenom odgovornošću za frizerske usluge</izvorni_sadrzaj>
    <derivirana_varijabla naziv="DomainObject.Predmet.ProtustrankaIDrugi_1">MONA LISA jednostavno društvo s ograničenom odgovornošću za frizerske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MONA LISA jednostavno društvo s ograničenom odgovornošću za frizerske usluge, OIB 51370492737, Ždralovska 57, 43000 Ždralovi</izvorni_sadrzaj>
    <derivirana_varijabla naziv="DomainObject.Predmet.ProtustrankaIDrugiAdressOIB_1">MONA LISA jednostavno društvo s ograničenom odgovornošću za frizerske usluge, OIB 51370492737, Ždralovska 57, 43000 Ždralovi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MONA LISA jednostavno društvo s ograničenom odgovornošću za frizerske usluge</item>
      <item>Sanela Sajković</item>
      <item>Tomislav Sajković</item>
    </izvorni_sadrzaj>
    <derivirana_varijabla naziv="DomainObject.Predmet.SudioniciListNaziv_1">
      <item>FINA, RC ZAGREB, Podružnica Bjelovar</item>
      <item>MONA LISA jednostavno društvo s ograničenom odgovornošću za frizerske usluge</item>
      <item>Sanela Sajković</item>
      <item>Tomislav Sajković</item>
    </derivirana_varijabla>
  </DomainObject.Predmet.SudioniciListNaziv>
  <DomainObject.Predmet.SudioniciListAdressOIB>
    <izvorni_sadrzaj>
      <item>FINA, RC ZAGREB, Podružnica Bjelovar, OIB 85821130368, F. Supila 4,43000 Bjelovar</item>
      <item>MONA LISA jednostavno društvo s ograničenom odgovornošću za frizerske usluge, OIB 51370492737, Ždralovska 57,43000 Ždralovi</item>
      <item>Sanela Sajković, OIB 86245116198, Ždralovska 57.,43000 Ždralovi</item>
      <item>Tomislav Sajković, S.Radića 94.,48350 Suha Katalena</item>
    </izvorni_sadrzaj>
    <derivirana_varijabla naziv="DomainObject.Predmet.SudioniciListAdressOIB_1">
      <item>FINA, RC ZAGREB, Podružnica Bjelovar, OIB 85821130368, F. Supila 4,43000 Bjelovar</item>
      <item>MONA LISA jednostavno društvo s ograničenom odgovornošću za frizerske usluge, OIB 51370492737, Ždralovska 57,43000 Ždralovi</item>
      <item>Sanela Sajković, OIB 86245116198, Ždralovska 57.,43000 Ždralovi</item>
      <item>Tomislav Sajković, S.Radića 94.,48350 Suha Katalena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62967D-1BBA-456F-8649-FA88C100BB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516</properties:Words>
  <properties:Characters>2805</properties:Characters>
  <properties:Lines>74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2017-02-09T10:08:00Z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St-1349/2016-6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