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a383" w14:paraId="d7fa38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556BE4">
        <w:t>4571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56BE4">
        <w:t>JANOŠ-PROMET d.o.o., Zagreb, Petrova 28, OIB: 20661949216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556BE4">
        <w:t>102.904,66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FA4" w:rsidR="00F65FA4">
      <w:r>
        <w:separator/>
      </w:r>
    </w:p>
  </w:endnote>
  <w:endnote w:id="0" w:type="continuationSeparator">
    <w:p w:rsidRDefault="00F65FA4" w:rsidR="00F6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FA4" w:rsidR="00F65FA4">
      <w:r>
        <w:separator/>
      </w:r>
    </w:p>
  </w:footnote>
  <w:footnote w:id="0" w:type="continuationSeparator">
    <w:p w:rsidRDefault="00F65FA4" w:rsidR="00F65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70D78"/>
    <w:rsid w:val="00185571"/>
    <w:rsid w:val="001A359B"/>
    <w:rsid w:val="001A50E9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25398"/>
    <w:rsid w:val="00327521"/>
    <w:rsid w:val="00340F06"/>
    <w:rsid w:val="00343AA6"/>
    <w:rsid w:val="0038246E"/>
    <w:rsid w:val="00394BA9"/>
    <w:rsid w:val="003D35F9"/>
    <w:rsid w:val="003E3A15"/>
    <w:rsid w:val="00413F4C"/>
    <w:rsid w:val="00414289"/>
    <w:rsid w:val="004307B3"/>
    <w:rsid w:val="00436110"/>
    <w:rsid w:val="00454944"/>
    <w:rsid w:val="004A6CFE"/>
    <w:rsid w:val="004B337A"/>
    <w:rsid w:val="004F3962"/>
    <w:rsid w:val="00530D6A"/>
    <w:rsid w:val="00533106"/>
    <w:rsid w:val="0053446F"/>
    <w:rsid w:val="0055091C"/>
    <w:rsid w:val="00556BE4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62B38"/>
    <w:rsid w:val="00673F17"/>
    <w:rsid w:val="006A7686"/>
    <w:rsid w:val="006B3BFD"/>
    <w:rsid w:val="006B5226"/>
    <w:rsid w:val="00700900"/>
    <w:rsid w:val="007162FD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644EB"/>
    <w:rsid w:val="00990991"/>
    <w:rsid w:val="009B054E"/>
    <w:rsid w:val="009B1309"/>
    <w:rsid w:val="009C2A49"/>
    <w:rsid w:val="00A3011B"/>
    <w:rsid w:val="00A307FB"/>
    <w:rsid w:val="00A46D76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D01B78"/>
    <w:rsid w:val="00D33C07"/>
    <w:rsid w:val="00D5460B"/>
    <w:rsid w:val="00D66226"/>
    <w:rsid w:val="00DA3C9A"/>
    <w:rsid w:val="00DB2A0A"/>
    <w:rsid w:val="00DE05F7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E2F80"/>
    <w:rsid w:val="00EF01DD"/>
    <w:rsid w:val="00F014ED"/>
    <w:rsid w:val="00F034D3"/>
    <w:rsid w:val="00F07207"/>
    <w:rsid w:val="00F41A3D"/>
    <w:rsid w:val="00F65FA4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0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0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4571</izvorni_sadrzaj>
    <derivirana_varijabla naziv="DomainObject.Predmet.Broj_1">4571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St-4571/2015</izvorni_sadrzaj>
    <derivirana_varijabla naziv="DomainObject.Predmet.OznakaBroj_1">St-4571/2015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JANOŠ-PROMET d.o.o.</izvorni_sadrzaj>
    <derivirana_varijabla naziv="DomainObject.Predmet.ProtustrankaFormated_1">  JANOŠ-PROMET d.o.o.</derivirana_varijabla>
  </DomainObject.Predmet.ProtustrankaFormated>
  <DomainObject.Predmet.ProtustrankaFormatedOIB>
    <izvorni_sadrzaj>  JANOŠ-PROMET d.o.o., OIB 20661949216</izvorni_sadrzaj>
    <derivirana_varijabla naziv="DomainObject.Predmet.ProtustrankaFormatedOIB_1">  JANOŠ-PROMET d.o.o., OIB 20661949216</derivirana_varijabla>
  </DomainObject.Predmet.ProtustrankaFormatedOIB>
  <DomainObject.Predmet.ProtustrankaFormatedWithAdress>
    <izvorni_sadrzaj> JANOŠ-PROMET d.o.o., Petrova 28, 10000 Zagreb</izvorni_sadrzaj>
    <derivirana_varijabla naziv="DomainObject.Predmet.ProtustrankaFormatedWithAdress_1"> JANOŠ-PROMET d.o.o., Petrova 28, 10000 Zagreb</derivirana_varijabla>
  </DomainObject.Predmet.ProtustrankaFormatedWithAdress>
  <DomainObject.Predmet.ProtustrankaFormatedWithAdressOIB>
    <izvorni_sadrzaj> JANOŠ-PROMET d.o.o., OIB 20661949216, Petrova 28, 10000 Zagreb</izvorni_sadrzaj>
    <derivirana_varijabla naziv="DomainObject.Predmet.ProtustrankaFormatedWithAdressOIB_1"> JANOŠ-PROMET d.o.o., OIB 20661949216, Petrova 28, 10000 Zagreb</derivirana_varijabla>
  </DomainObject.Predmet.ProtustrankaFormatedWithAdressOIB>
  <DomainObject.Predmet.ProtustrankaWithAdress>
    <izvorni_sadrzaj>JANOŠ-PROMET d.o.o. Petrova 28, 10000 Zagreb</izvorni_sadrzaj>
    <derivirana_varijabla naziv="DomainObject.Predmet.ProtustrankaWithAdress_1">JANOŠ-PROMET d.o.o. Petrova 28, 10000 Zagreb</derivirana_varijabla>
  </DomainObject.Predmet.ProtustrankaWithAdress>
  <DomainObject.Predmet.ProtustrankaWithAdressOIB>
    <izvorni_sadrzaj>JANOŠ-PROMET d.o.o., OIB 20661949216, Petrova 28, 10000 Zagreb</izvorni_sadrzaj>
    <derivirana_varijabla naziv="DomainObject.Predmet.ProtustrankaWithAdressOIB_1">JANOŠ-PROMET d.o.o., OIB 20661949216, Petrova 28, 10000 Zagreb</derivirana_varijabla>
  </DomainObject.Predmet.ProtustrankaWithAdressOIB>
  <DomainObject.Predmet.ProtustrankaNazivFormated>
    <izvorni_sadrzaj>JANOŠ-PROMET d.o.o.</izvorni_sadrzaj>
    <derivirana_varijabla naziv="DomainObject.Predmet.ProtustrankaNazivFormated_1">JANOŠ-PROMET d.o.o.</derivirana_varijabla>
  </DomainObject.Predmet.ProtustrankaNazivFormated>
  <DomainObject.Predmet.ProtustrankaNazivFormatedOIB>
    <izvorni_sadrzaj>JANOŠ-PROMET d.o.o., OIB 20661949216</izvorni_sadrzaj>
    <derivirana_varijabla naziv="DomainObject.Predmet.ProtustrankaNazivFormatedOIB_1">JANOŠ-PROMET d.o.o., OIB 20661949216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JANOŠ-PROMET d.o.o.</item>
    </izvorni_sadrzaj>
    <derivirana_varijabla naziv="DomainObject.Predmet.ProtuStrankaListFormated_1">
      <item>JANOŠ-PROMET d.o.o.</item>
    </derivirana_varijabla>
  </DomainObject.Predmet.ProtuStrankaListFormated>
  <DomainObject.Predmet.ProtuStrankaListFormatedOIB>
    <izvorni_sadrzaj>
      <item>JANOŠ-PROMET d.o.o., OIB 20661949216</item>
    </izvorni_sadrzaj>
    <derivirana_varijabla naziv="DomainObject.Predmet.ProtuStrankaListFormatedOIB_1">
      <item>JANOŠ-PROMET d.o.o., OIB 20661949216</item>
    </derivirana_varijabla>
  </DomainObject.Predmet.ProtuStrankaListFormatedOIB>
  <DomainObject.Predmet.ProtuStrankaListFormatedWithAdress>
    <izvorni_sadrzaj>
      <item>JANOŠ-PROMET d.o.o., Petrova 28, 10000 Zagreb</item>
    </izvorni_sadrzaj>
    <derivirana_varijabla naziv="DomainObject.Predmet.ProtuStrankaListFormatedWithAdress_1">
      <item>JANOŠ-PROMET d.o.o., Petrova 28, 10000 Zagreb</item>
    </derivirana_varijabla>
  </DomainObject.Predmet.ProtuStrankaListFormatedWithAdress>
  <DomainObject.Predmet.ProtuStrankaListFormatedWithAdressOIB>
    <izvorni_sadrzaj>
      <item>JANOŠ-PROMET d.o.o., OIB 20661949216, Petrova 28, 10000 Zagreb</item>
    </izvorni_sadrzaj>
    <derivirana_varijabla naziv="DomainObject.Predmet.ProtuStrankaListFormatedWithAdressOIB_1">
      <item>JANOŠ-PROMET d.o.o., OIB 20661949216, Petrova 28, 10000 Zagreb</item>
    </derivirana_varijabla>
  </DomainObject.Predmet.ProtuStrankaListFormatedWithAdressOIB>
  <DomainObject.Predmet.ProtuStrankaListNazivFormated>
    <izvorni_sadrzaj>
      <item>JANOŠ-PROMET d.o.o.</item>
    </izvorni_sadrzaj>
    <derivirana_varijabla naziv="DomainObject.Predmet.ProtuStrankaListNazivFormated_1">
      <item>JANOŠ-PROMET d.o.o.</item>
    </derivirana_varijabla>
  </DomainObject.Predmet.ProtuStrankaListNazivFormated>
  <DomainObject.Predmet.ProtuStrankaListNazivFormatedOIB>
    <izvorni_sadrzaj>
      <item>JANOŠ-PROMET d.o.o., OIB 20661949216</item>
    </izvorni_sadrzaj>
    <derivirana_varijabla naziv="DomainObject.Predmet.ProtuStrankaListNazivFormatedOIB_1">
      <item>JANOŠ-PROMET d.o.o., OIB 20661949216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JANOŠ-PROMET d.o.o.</izvorni_sadrzaj>
    <derivirana_varijabla naziv="DomainObject.Predmet.ProtustrankaIDrugi_1">JANOŠ-PROMET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JANOŠ-PROMET d.o.o., OIB 20661949216, Petrova 28, 10000 Zagreb</izvorni_sadrzaj>
    <derivirana_varijabla naziv="DomainObject.Predmet.ProtustrankaIDrugiAdressOIB_1">JANOŠ-PROMET d.o.o., OIB 20661949216, Petrova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JANOŠ-PROMET d.o.o.</item>
      <item>FINA Regionalni centar Zagreb</item>
    </izvorni_sadrzaj>
    <derivirana_varijabla naziv="DomainObject.Predmet.SudioniciListNaziv_1">
      <item>JANOŠ-PROMET d.o.o.</item>
      <item>FINA Regionalni centar Zagreb</item>
    </derivirana_varijabla>
  </DomainObject.Predmet.SudioniciListNaziv>
  <DomainObject.Predmet.SudioniciListAdressOIB>
    <izvorni_sadrzaj>
      <item>JANOŠ-PROMET d.o.o., OIB 20661949216, Petrova 28,10000 Zagreb</item>
      <item>FINA Regionalni centar Zagreb, OIB 85821130368, Trg svibanjskih žrtava 1995. 1,10000 Zagreb</item>
    </izvorni_sadrzaj>
    <derivirana_varijabla naziv="DomainObject.Predmet.SudioniciListAdressOIB_1">
      <item>JANOŠ-PROMET d.o.o., OIB 20661949216, Petrova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20661949216</item>
      <item>, OIB 85821130368</item>
    </izvorni_sadrzaj>
    <derivirana_varijabla naziv="DomainObject.Predmet.SudioniciListNazivOIB_1">
      <item>, OIB 20661949216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2015-12-21T10:04:00Z</dcterms:created>
  <dc:creator>ilukac</dc:creator>
  <cp:lastModifiedBy>dvorana100</cp:lastModifiedBy>
  <cp:lastPrinted>2015-12-21T10:00:00Z</cp:lastPrinted>
  <dcterms:modified xmlns:xsi="http://www.w3.org/2001/XMLSchema-instance" xsi:type="dcterms:W3CDTF">2015-12-21T12:32:00Z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