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0eee" w14:paraId="bdf0eee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F04AA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kao stečajnom 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B15F84">
        <w:rPr>
          <w:rFonts w:cs="Times New Roman"/>
        </w:rPr>
        <w:t xml:space="preserve"> </w:t>
      </w:r>
      <w:r w:rsidR="00BF4648">
        <w:rPr>
          <w:rFonts w:cs="Times New Roman"/>
        </w:rPr>
        <w:t>VIRTUAL INFORMACIJSKE TEHNOLOGIJE d.o.o., Đurđevac, Đure Basaričeka 19, OIB: 13552748827</w:t>
      </w:r>
      <w:r w:rsidR="00EF04AA">
        <w:rPr>
          <w:rFonts w:cs="Times New Roman"/>
        </w:rPr>
        <w:t xml:space="preserve">, </w:t>
      </w:r>
      <w:r w:rsidR="00BF4648">
        <w:rPr>
          <w:rFonts w:cs="Times New Roman"/>
        </w:rPr>
        <w:t>4. svibnja</w:t>
      </w:r>
      <w:r w:rsidR="00EF04AA">
        <w:rPr>
          <w:rFonts w:cs="Times New Roman"/>
        </w:rPr>
        <w:t xml:space="preserve"> 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BF4648">
        <w:rPr>
          <w:rFonts w:cs="Times New Roman"/>
        </w:rPr>
        <w:t xml:space="preserve"> VIRTUAL INFORMACIJSKE TEHNOLOGIJE d.o.o., Đurđevac, Đure Basaričeka 19, OIB: 13552748827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BF4648">
        <w:t>448/16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BF4648">
        <w:rPr>
          <w:rFonts w:cs="Times New Roman"/>
        </w:rPr>
        <w:t>4. svibnja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42207" w:rsidP="00C42207" w:rsidR="00C42207"/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C7E" w:rsidP="00BA0147" w:rsidR="00953C7E">
      <w:r>
        <w:separator/>
      </w:r>
    </w:p>
  </w:endnote>
  <w:endnote w:id="0" w:type="continuationSeparator">
    <w:p w:rsidRDefault="00953C7E" w:rsidP="00BA0147" w:rsidR="00953C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C7E" w:rsidP="00BA0147" w:rsidR="00953C7E">
      <w:r>
        <w:separator/>
      </w:r>
    </w:p>
  </w:footnote>
  <w:footnote w:id="0" w:type="continuationSeparator">
    <w:p w:rsidRDefault="00953C7E" w:rsidP="00BA0147" w:rsidR="00953C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F4648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St-</w:t>
    </w:r>
    <w:r w:rsidR="00BF4648">
      <w:t>448/16-6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44AC"/>
    <w:rsid w:val="000C472A"/>
    <w:rsid w:val="000F0DE4"/>
    <w:rsid w:val="000F55DF"/>
    <w:rsid w:val="001611DE"/>
    <w:rsid w:val="001D0412"/>
    <w:rsid w:val="001D2BCB"/>
    <w:rsid w:val="002341FF"/>
    <w:rsid w:val="002A7BAD"/>
    <w:rsid w:val="002D481B"/>
    <w:rsid w:val="002D4F2D"/>
    <w:rsid w:val="00317223"/>
    <w:rsid w:val="003538D1"/>
    <w:rsid w:val="00363E19"/>
    <w:rsid w:val="003920BE"/>
    <w:rsid w:val="003A689F"/>
    <w:rsid w:val="003B3055"/>
    <w:rsid w:val="003F0BEA"/>
    <w:rsid w:val="0044358D"/>
    <w:rsid w:val="0046016D"/>
    <w:rsid w:val="00461516"/>
    <w:rsid w:val="004F0C0D"/>
    <w:rsid w:val="0058239B"/>
    <w:rsid w:val="00586314"/>
    <w:rsid w:val="00591BCF"/>
    <w:rsid w:val="005A09E6"/>
    <w:rsid w:val="005A139C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B57C6"/>
    <w:rsid w:val="006B5EF7"/>
    <w:rsid w:val="006C5FEF"/>
    <w:rsid w:val="00720601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C55E9"/>
    <w:rsid w:val="00AF1E8D"/>
    <w:rsid w:val="00B15F84"/>
    <w:rsid w:val="00B520A6"/>
    <w:rsid w:val="00BA0147"/>
    <w:rsid w:val="00BA4A3C"/>
    <w:rsid w:val="00BB7851"/>
    <w:rsid w:val="00BE5D64"/>
    <w:rsid w:val="00BF4648"/>
    <w:rsid w:val="00C23175"/>
    <w:rsid w:val="00C42207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A5506"/>
    <w:rsid w:val="00EC3F7F"/>
    <w:rsid w:val="00EF04AA"/>
    <w:rsid w:val="00EF51DF"/>
    <w:rsid w:val="00F0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92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0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0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0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0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92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0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0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0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0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VIRTUAL INFORMACIJSKE TEHNOLOGIJE društvo s ograničenom odgovornošću za proizvodnju, trgovinu i usluge</izvorni_sadrzaj>
    <derivirana_varijabla naziv="DomainObject.Predmet.ProtustrankaFormated_1">  VIRTUAL INFORMACIJSKE TEHNOLOGIJE društvo s ograničenom odgovornošću za proizvodnju, trgovinu i usluge</derivirana_varijabla>
  </DomainObject.Predmet.ProtustrankaFormated>
  <DomainObject.Predmet.ProtustrankaFormatedOIB>
    <izvorni_sadrzaj>  VIRTUAL INFORMACIJSKE TEHNOLOGIJE društvo s ograničenom odgovornošću za proizvodnju, trgovinu i usluge, OIB 13552748827</izvorni_sadrzaj>
    <derivirana_varijabla naziv="DomainObject.Predmet.ProtustrankaFormatedOIB_1">  VIRTUAL INFORMACIJSKE TEHNOLOGIJE društvo s ograničenom odgovornošću za proizvodnju, trgovinu i usluge, OIB 13552748827</derivirana_varijabla>
  </DomainObject.Predmet.ProtustrankaFormatedOIB>
  <DomainObject.Predmet.ProtustrankaFormatedWithAdress>
    <izvorni_sadrzaj> VIRTUAL INFORMACIJSKE TEHNOLOGIJE društvo s ograničenom odgovornošću za proizvodnju, trgovinu i usluge, Đure Basaričeka 19, 48350 Đurđevac</izvorni_sadrzaj>
    <derivirana_varijabla naziv="DomainObject.Predmet.ProtustrankaFormatedWithAdress_1"> VIRTUAL INFORMACIJSKE TEHNOLOGIJE društvo s ograničenom odgovornošću za proizvodnju, trgovinu i usluge, Đure Basaričeka 19, 48350 Đurđevac</derivirana_varijabla>
  </DomainObject.Predmet.ProtustrankaFormatedWithAdress>
  <DomainObject.Predmet.ProtustrankaFormatedWithAdressOIB>
    <izvorni_sadrzaj> VIRTUAL INFORMACIJSKE TEHNOLOGIJE društvo s ograničenom odgovornošću za proizvodnju, trgovinu i usluge, OIB 13552748827, Đure Basaričeka 19, 48350 Đurđevac</izvorni_sadrzaj>
    <derivirana_varijabla naziv="DomainObject.Predmet.ProtustrankaFormatedWithAdressOIB_1"> VIRTUAL INFORMACIJSKE TEHNOLOGIJE društvo s ograničenom odgovornošću za proizvodnju, trgovinu i usluge, OIB 13552748827, Đure Basaričeka 19, 48350 Đurđevac</derivirana_varijabla>
  </DomainObject.Predmet.ProtustrankaFormatedWithAdressOIB>
  <DomainObject.Predmet.ProtustrankaWithAdress>
    <izvorni_sadrzaj>VIRTUAL INFORMACIJSKE TEHNOLOGIJE društvo s ograničenom odgovornošću za proizvodnju, trgovinu i usluge Đure Basaričeka 19, 48350 Đurđevac</izvorni_sadrzaj>
    <derivirana_varijabla naziv="DomainObject.Predmet.ProtustrankaWithAdress_1">VIRTUAL INFORMACIJSKE TEHNOLOGIJE društvo s ograničenom odgovornošću za proizvodnju, trgovinu i usluge Đure Basaričeka 19, 48350 Đurđevac</derivirana_varijabla>
  </DomainObject.Predmet.ProtustrankaWithAdress>
  <DomainObject.Predmet.ProtustrankaWithAdressOIB>
    <izvorni_sadrzaj>VIRTUAL INFORMACIJSKE TEHNOLOGIJE društvo s ograničenom odgovornošću za proizvodnju, trgovinu i usluge, OIB 13552748827, Đure Basaričeka 19, 48350 Đurđevac</izvorni_sadrzaj>
    <derivirana_varijabla naziv="DomainObject.Predmet.ProtustrankaWithAdressOIB_1">VIRTUAL INFORMACIJSKE TEHNOLOGIJE društvo s ograničenom odgovornošću za proizvodnju, trgovinu i usluge, OIB 13552748827, Đure Basaričeka 19, 48350 Đurđevac</derivirana_varijabla>
  </DomainObject.Predmet.ProtustrankaWithAdressOIB>
  <DomainObject.Predmet.ProtustrankaNazivFormated>
    <izvorni_sadrzaj>VIRTUAL INFORMACIJSKE TEHNOLOGIJE društvo s ograničenom odgovornošću za proizvodnju, trgovinu i usluge</izvorni_sadrzaj>
    <derivirana_varijabla naziv="DomainObject.Predmet.ProtustrankaNazivFormated_1">VIRTUAL INFORMACIJSKE TEHNOLOGIJE društvo s ograničenom odgovornošću za proizvodnju, trgovinu i usluge</derivirana_varijabla>
  </DomainObject.Predmet.ProtustrankaNazivFormated>
  <DomainObject.Predmet.ProtustrankaNazivFormatedOIB>
    <izvorni_sadrzaj>VIRTUAL INFORMACIJSKE TEHNOLOGIJE društvo s ograničenom odgovornošću za proizvodnju, trgovinu i usluge, OIB 13552748827</izvorni_sadrzaj>
    <derivirana_varijabla naziv="DomainObject.Predmet.ProtustrankaNazivFormatedOIB_1">VIRTUAL INFORMACIJSKE TEHNOLOGIJE društvo s ograničenom odgovornošću za proizvodnju, trgovinu i usluge, OIB 13552748827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48360.33</izvorni_sadrzaj>
    <derivirana_varijabla naziv="DomainObject.Predmet.TrenutnaVrijednost_1">48360.33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VIRTUAL INFORMACIJSKE TEHNOLOGIJE društvo s ograničenom odgovornošću za proizvodnju, trgovinu i usluge</item>
    </izvorni_sadrzaj>
    <derivirana_varijabla naziv="DomainObject.Predmet.ProtuStrankaListFormated_1">
      <item>VIRTUAL INFORMACIJSKE TEHNOLOGIJE društvo s ograničenom odgovornošću za proizvodnju, trgovinu i usluge</item>
    </derivirana_varijabla>
  </DomainObject.Predmet.ProtuStrankaListFormated>
  <DomainObject.Predmet.ProtuStrankaListFormatedOIB>
    <izvorni_sadrzaj>
      <item>VIRTUAL INFORMACIJSKE TEHNOLOGIJE društvo s ograničenom odgovornošću za proizvodnju, trgovinu i usluge, OIB 13552748827</item>
    </izvorni_sadrzaj>
    <derivirana_varijabla naziv="DomainObject.Predmet.ProtuStrankaListFormatedOIB_1">
      <item>VIRTUAL INFORMACIJSKE TEHNOLOGIJE društvo s ograničenom odgovornošću za proizvodnju, trgovinu i usluge, OIB 13552748827</item>
    </derivirana_varijabla>
  </DomainObject.Predmet.ProtuStrankaListFormatedOIB>
  <DomainObject.Predmet.ProtuStrankaListFormatedWithAdress>
    <izvorni_sadrzaj>
      <item>VIRTUAL INFORMACIJSKE TEHNOLOGIJE društvo s ograničenom odgovornošću za proizvodnju, trgovinu i usluge, Đure Basaričeka 19, 48350 Đurđevac</item>
    </izvorni_sadrzaj>
    <derivirana_varijabla naziv="DomainObject.Predmet.ProtuStrankaListFormatedWithAdress_1">
      <item>VIRTUAL INFORMACIJSKE TEHNOLOGIJE društvo s ograničenom odgovornošću za proizvodnju, trgovinu i usluge, Đure Basaričeka 19, 48350 Đurđevac</item>
    </derivirana_varijabla>
  </DomainObject.Predmet.ProtuStrankaListFormatedWithAdress>
  <DomainObject.Predmet.ProtuStrankaListFormatedWithAdressOIB>
    <izvorni_sadrzaj>
      <item>VIRTUAL INFORMACIJSKE TEHNOLOGIJE društvo s ograničenom odgovornošću za proizvodnju, trgovinu i usluge, OIB 13552748827, Đure Basaričeka 19, 48350 Đurđevac</item>
    </izvorni_sadrzaj>
    <derivirana_varijabla naziv="DomainObject.Predmet.ProtuStrankaListFormatedWithAdressOIB_1">
      <item>VIRTUAL INFORMACIJSKE TEHNOLOGIJE društvo s ograničenom odgovornošću za proizvodnju, trgovinu i usluge, OIB 13552748827, Đure Basaričeka 19, 48350 Đurđevac</item>
    </derivirana_varijabla>
  </DomainObject.Predmet.ProtuStrankaListFormatedWithAdressOIB>
  <DomainObject.Predmet.ProtuStrankaListNazivFormated>
    <izvorni_sadrzaj>
      <item>VIRTUAL INFORMACIJSKE TEHNOLOGIJE društvo s ograničenom odgovornošću za proizvodnju, trgovinu i usluge</item>
    </izvorni_sadrzaj>
    <derivirana_varijabla naziv="DomainObject.Predmet.ProtuStrankaListNazivFormated_1">
      <item>VIRTUAL INFORMACIJSKE TEHNOLOGIJE društvo s ograničenom odgovornošću za proizvodnju, trgovinu i usluge</item>
    </derivirana_varijabla>
  </DomainObject.Predmet.ProtuStrankaListNazivFormated>
  <DomainObject.Predmet.ProtuStrankaListNazivFormatedOIB>
    <izvorni_sadrzaj>
      <item>VIRTUAL INFORMACIJSKE TEHNOLOGIJE društvo s ograničenom odgovornošću za proizvodnju, trgovinu i usluge, OIB 13552748827</item>
    </izvorni_sadrzaj>
    <derivirana_varijabla naziv="DomainObject.Predmet.ProtuStrankaListNazivFormatedOIB_1">
      <item>VIRTUAL INFORMACIJSKE TEHNOLOGIJE društvo s ograničenom odgovornošću za proizvodnju, trgovinu i usluge, OIB 13552748827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VIRTUAL INFORMACIJSKE TEHNOLOGIJE društvo s ograničenom odgovornošću za proizvodnju, trgovinu i usluge</izvorni_sadrzaj>
    <derivirana_varijabla naziv="DomainObject.Predmet.ProtustrankaIDrugi_1">VIRTUAL INFORMACIJSKE TEHNOLOGIJE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VIRTUAL INFORMACIJSKE TEHNOLOGIJE društvo s ograničenom odgovornošću za proizvodnju, trgovinu i usluge, OIB 13552748827, Đure Basaričeka 19, 48350 Đurđevac</izvorni_sadrzaj>
    <derivirana_varijabla naziv="DomainObject.Predmet.ProtustrankaIDrugiAdressOIB_1">VIRTUAL INFORMACIJSKE TEHNOLOGIJE društvo s ograničenom odgovornošću za proizvodnju, trgovinu i usluge, OIB 13552748827, Đure Basaričeka 19,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VIRTUAL INFORMACIJSKE TEHNOLOGIJE društvo s ograničenom odgovornošću za proizvodnju, trgovinu i usluge</item>
      <item>Sudski registar</item>
    </izvorni_sadrzaj>
    <derivirana_varijabla naziv="DomainObject.Predmet.SudioniciListNaziv_1">
      <item>Financijska agencija</item>
      <item>VIRTUAL INFORMACIJSKE TEHNOLOGIJE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VIRTUAL INFORMACIJSKE TEHNOLOGIJE društvo s ograničenom odgovornošću za proizvodnju, trgovinu i usluge, OIB 13552748827, Đure Basaričeka 19,48350 Đurđevac</item>
      <item>Sudski registar</item>
    </izvorni_sadrzaj>
    <derivirana_varijabla naziv="DomainObject.Predmet.SudioniciListAdressOIB_1">
      <item>Financijska agencija, OIB 85821130368, A. Cesarca 2,42000 Varaždin</item>
      <item>VIRTUAL INFORMACIJSKE TEHNOLOGIJE društvo s ograničenom odgovornošću za proizvodnju, trgovinu i usluge, OIB 13552748827, Đure Basaričeka 19,48350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13552748827</item>
      <item>, OIB null</item>
    </izvorni_sadrzaj>
    <derivirana_varijabla naziv="DomainObject.Predmet.SudioniciListNazivOIB_1">
      <item>, OIB 85821130368</item>
      <item>, OIB 13552748827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56261-81D7-4478-90DE-C23E13F982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1563</properties:Characters>
  <properties:Lines>51</properties:Lines>
  <properties:Paragraphs>17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2016-05-04T10:45:00Z</cp:lastPrinted>
  <dcterms:modified xmlns:xsi="http://www.w3.org/2001/XMLSchema-instance" xsi:type="dcterms:W3CDTF">2016-05-04T10:47:00Z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