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49f4" w14:paraId="62549f4" w:rsidRDefault="00A22360" w:rsidP="00910611" w:rsidR="00A2236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360" w:rsidP="00910611" w:rsidR="00A22360">
      <w:r>
        <w:rPr>
          <w:rFonts w:eastAsia="MS Mincho"/>
        </w:rPr>
        <w:t xml:space="preserve">   REPUBLIKA HRVATSKA</w:t>
      </w:r>
    </w:p>
    <w:p w:rsidRDefault="00A22360" w:rsidP="00910611" w:rsidR="00A22360">
      <w:r>
        <w:rPr>
          <w:rFonts w:eastAsia="MS Mincho"/>
        </w:rPr>
        <w:t>TRGOVAČKI SUD U RIJECI</w:t>
      </w:r>
    </w:p>
    <w:p w:rsidRDefault="00A22360" w:rsidR="00A2236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C671EB">
      <w:pPr>
        <w:jc w:val="center"/>
      </w:pPr>
      <w:r w:rsidRPr="00C671EB">
        <w:t>R E P U B L I KA   H R V A T S K A</w:t>
      </w:r>
    </w:p>
    <w:p w:rsidRDefault="00214472" w:rsidP="00214472" w:rsidR="00445D45" w:rsidRPr="00C671EB">
      <w:r w:rsidRPr="00C671EB">
        <w:t xml:space="preserve">         </w:t>
      </w:r>
      <w:r w:rsidRPr="00C671EB">
        <w:tab/>
      </w:r>
      <w:r w:rsidRPr="00C671EB">
        <w:tab/>
      </w:r>
      <w:r w:rsidRPr="00C671EB">
        <w:tab/>
      </w:r>
    </w:p>
    <w:p w:rsidRDefault="00214472" w:rsidP="00214472" w:rsidR="00214472" w:rsidRPr="00C671EB">
      <w:pPr>
        <w:jc w:val="center"/>
        <w:rPr>
          <w:bCs/>
        </w:rPr>
      </w:pPr>
      <w:r w:rsidRPr="00C671EB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C671EB" w:rsidRPr="00C671EB">
        <w:rPr>
          <w:b/>
        </w:rPr>
        <w:t>IN - Q društvo s ograničenom odgovornošću za usluge, Rijeka, Turkovo 23/11, OIB 03184459918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C671EB">
        <w:t>19</w:t>
      </w:r>
      <w:r w:rsidR="00FC0FF0">
        <w:t>. lipnja</w:t>
      </w:r>
      <w:r w:rsidR="008504CE">
        <w:t xml:space="preserve">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71EB">
      <w:pPr>
        <w:jc w:val="center"/>
        <w:rPr>
          <w:bCs/>
        </w:rPr>
      </w:pPr>
      <w:r w:rsidRPr="00C671EB">
        <w:rPr>
          <w:bCs/>
        </w:rPr>
        <w:t>r i j e š i o</w:t>
      </w:r>
      <w:r w:rsidR="008B6081" w:rsidRPr="00C671EB">
        <w:rPr>
          <w:bCs/>
        </w:rPr>
        <w:t xml:space="preserve"> </w:t>
      </w:r>
      <w:r w:rsidRPr="00C671EB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4D4527" w:rsidRPr="004D4527">
        <w:rPr>
          <w:b/>
        </w:rPr>
        <w:t>Gordani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4D4527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D4527" w:rsidRPr="004D4527">
        <w:rPr>
          <w:b/>
        </w:rPr>
        <w:t>Gordan</w:t>
      </w:r>
      <w:r w:rsidR="004D4527">
        <w:rPr>
          <w:b/>
        </w:rPr>
        <w:t>e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8504CE">
        <w:t>85 2360 0003 1174 6418 6</w:t>
      </w:r>
      <w:r w:rsidR="004D4527">
        <w:t xml:space="preserve">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 xml:space="preserve">a iz sredstava </w:t>
      </w:r>
      <w:r w:rsidR="00FC0FF0">
        <w:t>Fond</w:t>
      </w:r>
      <w:r w:rsidR="006F6927">
        <w:t>a</w:t>
      </w:r>
      <w:r w:rsidR="00FC0FF0">
        <w:t xml:space="preserve"> za namirenje troškova stečajnog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C671EB">
      <w:pPr>
        <w:jc w:val="center"/>
        <w:rPr>
          <w:bCs/>
        </w:rPr>
      </w:pPr>
      <w:r w:rsidRPr="00C671EB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F6927">
        <w:rPr>
          <w:bCs/>
        </w:rPr>
        <w:t>403/17-11</w:t>
      </w:r>
      <w:r w:rsidR="00C65432">
        <w:rPr>
          <w:bCs/>
        </w:rPr>
        <w:t xml:space="preserve"> od </w:t>
      </w:r>
      <w:r w:rsidR="006F6927">
        <w:rPr>
          <w:bCs/>
        </w:rPr>
        <w:t>16. siječnja 2018.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Gordane </w:t>
      </w:r>
      <w:r w:rsidR="004D4527" w:rsidRPr="004D4527">
        <w:rPr>
          <w:bCs/>
        </w:rPr>
        <w:t>Padjen Štefanić iz Rijeke, Ciottina 20.</w:t>
      </w:r>
      <w:r w:rsidR="008504CE">
        <w:rPr>
          <w:bCs/>
        </w:rPr>
        <w:t xml:space="preserve"> 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6F6927">
        <w:t>,</w:t>
      </w:r>
      <w:r w:rsidR="008504CE">
        <w:t xml:space="preserve"> 3.</w:t>
      </w:r>
      <w:r w:rsidR="006F6927">
        <w:t xml:space="preserve"> i 6.</w:t>
      </w:r>
      <w:r w:rsidR="008504CE">
        <w:t xml:space="preserve"> </w:t>
      </w:r>
      <w:r w:rsidR="00FA2273">
        <w:t xml:space="preserve"> </w:t>
      </w:r>
      <w:r w:rsidR="008504CE">
        <w:t>S</w:t>
      </w:r>
      <w:r w:rsidR="00FC0FF0">
        <w:t>Z</w:t>
      </w:r>
      <w:r w:rsidR="008504CE">
        <w:t>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C671EB">
        <w:t>19</w:t>
      </w:r>
      <w:r w:rsidR="00FC0FF0">
        <w:t>. lipnja</w:t>
      </w:r>
      <w:r w:rsidR="007863DC">
        <w:t xml:space="preserve"> </w:t>
      </w:r>
      <w:r w:rsidR="00F87FDE">
        <w:t>201</w:t>
      </w:r>
      <w:r w:rsidR="00391397">
        <w:t>8</w:t>
      </w:r>
      <w:r w:rsidR="00F87FDE">
        <w:t>. godine</w:t>
      </w:r>
    </w:p>
    <w:p w:rsidRDefault="004D4527" w:rsidP="00C750D2" w:rsidR="00C750D2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34124B">
        <w:t xml:space="preserve"> </w:t>
      </w:r>
      <w:r w:rsidR="00C750D2">
        <w:t xml:space="preserve"> </w:t>
      </w:r>
    </w:p>
    <w:p w:rsidRDefault="00C750D2" w:rsidP="00C750D2" w:rsidR="00C750D2">
      <w:pPr>
        <w:ind w:firstLine="708" w:left="1416"/>
        <w:jc w:val="right"/>
      </w:pPr>
    </w:p>
    <w:p w:rsidRDefault="00C750D2" w:rsidP="00C750D2" w:rsidR="00C750D2">
      <w:pPr>
        <w:ind w:firstLine="708" w:left="1416"/>
        <w:jc w:val="right"/>
      </w:pPr>
    </w:p>
    <w:p w:rsidRDefault="00C750D2" w:rsidP="00C750D2" w:rsidR="00C750D2">
      <w:pPr>
        <w:ind w:firstLine="708" w:left="1416"/>
        <w:jc w:val="right"/>
      </w:pPr>
    </w:p>
    <w:p w:rsidRDefault="00C750D2" w:rsidP="00C750D2" w:rsidR="004D4527">
      <w:pPr>
        <w:ind w:firstLine="708" w:left="1416"/>
        <w:jc w:val="right"/>
      </w:pPr>
      <w:r>
        <w:lastRenderedPageBreak/>
        <w:t xml:space="preserve"> </w:t>
      </w:r>
      <w:r w:rsidR="004D4527" w:rsidRPr="00737DD5">
        <w:t xml:space="preserve"> </w:t>
      </w:r>
      <w:r w:rsidR="004D4527">
        <w:t xml:space="preserve"> 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C750D2">
      <w:pPr>
        <w:jc w:val="both"/>
        <w:rPr>
          <w:sz w:val="22"/>
          <w:szCs w:val="22"/>
        </w:rPr>
      </w:pPr>
      <w:r w:rsidRPr="00C750D2">
        <w:rPr>
          <w:sz w:val="22"/>
          <w:szCs w:val="22"/>
        </w:rPr>
        <w:t>Protiv rješenja privremeni stečajni upravitelj (stečajni upravitelj), dužnik pojedinac i svaki stečajni vjerovnik imaju pravo na žalbu</w:t>
      </w:r>
      <w:r w:rsidR="00FA2273" w:rsidRPr="00C750D2">
        <w:rPr>
          <w:sz w:val="22"/>
          <w:szCs w:val="22"/>
        </w:rPr>
        <w:t>.</w:t>
      </w:r>
      <w:r w:rsidRPr="00C750D2">
        <w:rPr>
          <w:sz w:val="22"/>
          <w:szCs w:val="22"/>
        </w:rPr>
        <w:t xml:space="preserve"> </w:t>
      </w:r>
      <w:r w:rsidR="00FA2273" w:rsidRPr="00C750D2">
        <w:rPr>
          <w:sz w:val="22"/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FC0FF0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3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671EB">
      <w:t>40</w:t>
    </w:r>
    <w:r w:rsidR="006F6927">
      <w:t>3</w:t>
    </w:r>
    <w:r w:rsidR="008504CE">
      <w:t>/17-</w:t>
    </w:r>
    <w:r w:rsidR="00FC0FF0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3473F"/>
    <w:rsid w:val="002909CE"/>
    <w:rsid w:val="0030327A"/>
    <w:rsid w:val="00312847"/>
    <w:rsid w:val="00316A04"/>
    <w:rsid w:val="003270C3"/>
    <w:rsid w:val="0034124B"/>
    <w:rsid w:val="003565CB"/>
    <w:rsid w:val="00391397"/>
    <w:rsid w:val="003C0F75"/>
    <w:rsid w:val="00416E78"/>
    <w:rsid w:val="00445D45"/>
    <w:rsid w:val="004D4527"/>
    <w:rsid w:val="005712C4"/>
    <w:rsid w:val="005B64E7"/>
    <w:rsid w:val="005F450A"/>
    <w:rsid w:val="006268A4"/>
    <w:rsid w:val="00630013"/>
    <w:rsid w:val="006F6927"/>
    <w:rsid w:val="006F74A6"/>
    <w:rsid w:val="007863DC"/>
    <w:rsid w:val="00850331"/>
    <w:rsid w:val="008504CE"/>
    <w:rsid w:val="008B6081"/>
    <w:rsid w:val="008D25AF"/>
    <w:rsid w:val="0095082E"/>
    <w:rsid w:val="009A5E54"/>
    <w:rsid w:val="009E169F"/>
    <w:rsid w:val="009F3C0A"/>
    <w:rsid w:val="00A22360"/>
    <w:rsid w:val="00A50178"/>
    <w:rsid w:val="00A52130"/>
    <w:rsid w:val="00AD3E2E"/>
    <w:rsid w:val="00B032AC"/>
    <w:rsid w:val="00B60DCD"/>
    <w:rsid w:val="00BA591A"/>
    <w:rsid w:val="00C65432"/>
    <w:rsid w:val="00C671EB"/>
    <w:rsid w:val="00C750D2"/>
    <w:rsid w:val="00CB0C14"/>
    <w:rsid w:val="00CC57E2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  <w:rsid w:val="00F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2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3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2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3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St-403/2017-24</izvorni_sadrzaj>
    <derivirana_varijabla naziv="DomainObject.Oznaka_1">St-403/2017-24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Q d.o.o.</izvorni_sadrzaj>
    <derivirana_varijabla naziv="DomainObject.Predmet.ProtustrankaFormated_1">  IN - Q d.o.o.</derivirana_varijabla>
  </DomainObject.Predmet.ProtustrankaFormated>
  <DomainObject.Predmet.ProtustrankaFormatedOIB>
    <izvorni_sadrzaj>  IN - Q d.o.o., OIB 03184459918</izvorni_sadrzaj>
    <derivirana_varijabla naziv="DomainObject.Predmet.ProtustrankaFormatedOIB_1">  IN - Q d.o.o., OIB 03184459918</derivirana_varijabla>
  </DomainObject.Predmet.ProtustrankaFormatedOIB>
  <DomainObject.Predmet.ProtustrankaFormatedWithAdress>
    <izvorni_sadrzaj> IN - Q d.o.o., Turkovo 23/11, 51000 Rijeka</izvorni_sadrzaj>
    <derivirana_varijabla naziv="DomainObject.Predmet.ProtustrankaFormatedWithAdress_1"> IN - Q d.o.o., Turkovo 23/11, 51000 Rijeka</derivirana_varijabla>
  </DomainObject.Predmet.ProtustrankaFormatedWithAdress>
  <DomainObject.Predmet.ProtustrankaFormatedWithAdressOIB>
    <izvorni_sadrzaj> IN - Q d.o.o., OIB 03184459918, Turkovo 23/11, 51000 Rijeka</izvorni_sadrzaj>
    <derivirana_varijabla naziv="DomainObject.Predmet.ProtustrankaFormatedWithAdressOIB_1"> IN - Q d.o.o., OIB 03184459918, Turkovo 23/11, 51000 Rijeka</derivirana_varijabla>
  </DomainObject.Predmet.ProtustrankaFormatedWithAdressOIB>
  <DomainObject.Predmet.ProtustrankaWithAdress>
    <izvorni_sadrzaj>IN - Q d.o.o. Turkovo 23/11, 51000 Rijeka</izvorni_sadrzaj>
    <derivirana_varijabla naziv="DomainObject.Predmet.ProtustrankaWithAdress_1">IN - Q d.o.o. Turkovo 23/11, 51000 Rijeka</derivirana_varijabla>
  </DomainObject.Predmet.ProtustrankaWithAdress>
  <DomainObject.Predmet.ProtustrankaWithAdressOIB>
    <izvorni_sadrzaj>IN - Q d.o.o., OIB 03184459918, Turkovo 23/11, 51000 Rijeka</izvorni_sadrzaj>
    <derivirana_varijabla naziv="DomainObject.Predmet.ProtustrankaWithAdressOIB_1">IN - Q d.o.o., OIB 03184459918, Turkovo 23/11, 51000 Rijeka</derivirana_varijabla>
  </DomainObject.Predmet.ProtustrankaWithAdressOIB>
  <DomainObject.Predmet.ProtustrankaNazivFormated>
    <izvorni_sadrzaj>IN - Q d.o.o.</izvorni_sadrzaj>
    <derivirana_varijabla naziv="DomainObject.Predmet.ProtustrankaNazivFormated_1">IN - Q d.o.o.</derivirana_varijabla>
  </DomainObject.Predmet.ProtustrankaNazivFormated>
  <DomainObject.Predmet.ProtustrankaNazivFormatedOIB>
    <izvorni_sadrzaj>IN - Q d.o.o., OIB 03184459918</izvorni_sadrzaj>
    <derivirana_varijabla naziv="DomainObject.Predmet.ProtustrankaNazivFormatedOIB_1">IN - Q d.o.o., OIB 03184459918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- Q d.o.o.</item>
    </izvorni_sadrzaj>
    <derivirana_varijabla naziv="DomainObject.Predmet.ProtuStrankaListFormated_1">
      <item>IN - Q d.o.o.</item>
    </derivirana_varijabla>
  </DomainObject.Predmet.ProtuStrankaListFormated>
  <DomainObject.Predmet.ProtuStrankaListFormatedOIB>
    <izvorni_sadrzaj>
      <item>IN - Q d.o.o., OIB 03184459918</item>
    </izvorni_sadrzaj>
    <derivirana_varijabla naziv="DomainObject.Predmet.ProtuStrankaListFormatedOIB_1">
      <item>IN - Q d.o.o., OIB 03184459918</item>
    </derivirana_varijabla>
  </DomainObject.Predmet.ProtuStrankaListFormatedOIB>
  <DomainObject.Predmet.ProtuStrankaListFormatedWithAdress>
    <izvorni_sadrzaj>
      <item>IN - Q d.o.o., Turkovo 23/11, 51000 Rijeka</item>
    </izvorni_sadrzaj>
    <derivirana_varijabla naziv="DomainObject.Predmet.ProtuStrankaListFormatedWithAdress_1">
      <item>IN - Q d.o.o., Turkovo 23/11, 51000 Rijeka</item>
    </derivirana_varijabla>
  </DomainObject.Predmet.ProtuStrankaListFormatedWithAdress>
  <DomainObject.Predmet.ProtuStrankaListFormatedWithAdressOIB>
    <izvorni_sadrzaj>
      <item>IN - Q d.o.o., OIB 03184459918, Turkovo 23/11, 51000 Rijeka</item>
    </izvorni_sadrzaj>
    <derivirana_varijabla naziv="DomainObject.Predmet.ProtuStrankaListFormatedWithAdressOIB_1">
      <item>IN - Q d.o.o., OIB 03184459918, Turkovo 23/11, 51000 Rijeka</item>
    </derivirana_varijabla>
  </DomainObject.Predmet.ProtuStrankaListFormatedWithAdressOIB>
  <DomainObject.Predmet.ProtuStrankaListNazivFormated>
    <izvorni_sadrzaj>
      <item>IN - Q d.o.o.</item>
    </izvorni_sadrzaj>
    <derivirana_varijabla naziv="DomainObject.Predmet.ProtuStrankaListNazivFormated_1">
      <item>IN - Q d.o.o.</item>
    </derivirana_varijabla>
  </DomainObject.Predmet.ProtuStrankaListNazivFormated>
  <DomainObject.Predmet.ProtuStrankaListNazivFormatedOIB>
    <izvorni_sadrzaj>
      <item>IN - Q d.o.o., OIB 03184459918</item>
    </izvorni_sadrzaj>
    <derivirana_varijabla naziv="DomainObject.Predmet.ProtuStrankaListNazivFormatedOIB_1">
      <item>IN - Q d.o.o., OIB 03184459918</item>
    </derivirana_varijabla>
  </DomainObject.Predmet.ProtuStrankaListNazivFormatedOIB>
  <DomainObject.Predmet.OstaliListFormated>
    <izvorni_sadrzaj>
      <item>Ana Peruničić Rakočević</item>
    </izvorni_sadrzaj>
    <derivirana_varijabla naziv="DomainObject.Predmet.OstaliListFormated_1">
      <item>Ana Peruničić Rakočević</item>
    </derivirana_varijabla>
  </DomainObject.Predmet.OstaliListFormated>
  <DomainObject.Predmet.OstaliListFormatedOIB>
    <izvorni_sadrzaj>
      <item>Ana Peruničić Rakočević, OIB 98588152059</item>
    </izvorni_sadrzaj>
    <derivirana_varijabla naziv="DomainObject.Predmet.OstaliListFormatedOIB_1">
      <item>Ana Peruničić Rakočević, OIB 98588152059</item>
    </derivirana_varijabla>
  </DomainObject.Predmet.OstaliListFormatedOIB>
  <DomainObject.Predmet.OstaliListFormatedWithAdress>
    <izvorni_sadrzaj>
      <item>Ana Peruničić Rakočević, Turkovo 2311, 51000 Rijeka</item>
    </izvorni_sadrzaj>
    <derivirana_varijabla naziv="DomainObject.Predmet.OstaliListFormatedWithAdress_1">
      <item>Ana Peruničić Rakočević, Turkovo 2311, 51000 Rijeka</item>
    </derivirana_varijabla>
  </DomainObject.Predmet.OstaliListFormatedWithAdress>
  <DomainObject.Predmet.OstaliListFormatedWithAdressOIB>
    <izvorni_sadrzaj>
      <item>Ana Peruničić Rakočević, OIB 98588152059, Turkovo 2311, 51000 Rijeka</item>
    </izvorni_sadrzaj>
    <derivirana_varijabla naziv="DomainObject.Predmet.OstaliListFormatedWithAdressOIB_1">
      <item>Ana Peruničić Rakočević, OIB 98588152059, Turkovo 2311, 51000 Rijeka</item>
    </derivirana_varijabla>
  </DomainObject.Predmet.OstaliListFormatedWithAdressOIB>
  <DomainObject.Predmet.OstaliListNazivFormated>
    <izvorni_sadrzaj>
      <item>Ana Peruničić Rakočević</item>
    </izvorni_sadrzaj>
    <derivirana_varijabla naziv="DomainObject.Predmet.OstaliListNazivFormated_1">
      <item>Ana Peruničić Rakočević</item>
    </derivirana_varijabla>
  </DomainObject.Predmet.OstaliListNazivFormated>
  <DomainObject.Predmet.OstaliListNazivFormatedOIB>
    <izvorni_sadrzaj>
      <item>Ana Peruničić Rakočević, OIB 98588152059</item>
    </izvorni_sadrzaj>
    <derivirana_varijabla naziv="DomainObject.Predmet.OstaliListNazivFormatedOIB_1">
      <item>Ana Peruničić Rakočević, OIB 98588152059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St-403/2017-24</izvorni_sadrzaj>
    <derivirana_varijabla naziv="DomainObject.PoslovniBrojDokumenta_1">St-403/2017-24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- Q d.o.o.</izvorni_sadrzaj>
    <derivirana_varijabla naziv="DomainObject.Predmet.ProtustrankaIDrugi_1">IN - Q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- Q d.o.o., OIB 03184459918, Turkovo 23/11, 51000 Rijeka</izvorni_sadrzaj>
    <derivirana_varijabla naziv="DomainObject.Predmet.ProtustrankaIDrugiAdressOIB_1">IN - Q d.o.o., OIB 03184459918, Turkovo 23/11,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- Q d.o.o.</item>
      <item>Ana Peruničić Rakočević</item>
    </izvorni_sadrzaj>
    <derivirana_varijabla naziv="DomainObject.Predmet.SudioniciListNaziv_1">
      <item>FINA  Rijeka</item>
      <item>IN - Q d.o.o.</item>
      <item>Ana Peruničić Rakočević</item>
    </derivirana_varijabla>
  </DomainObject.Predmet.SudioniciListNaziv>
  <DomainObject.Predmet.SudioniciListAdressOIB>
    <izvorni_sadrzaj>
      <item>FINA  Rijeka, OIB 85821130368, Frana Kurelca 8,51000 Rijeka</item>
      <item>IN - Q d.o.o., OIB 03184459918, Turkovo 23/11,51000 Rijeka</item>
      <item>Ana Peruničić Rakočević, OIB 98588152059, Turkovo 2311,51000 Rijeka</item>
    </izvorni_sadrzaj>
    <derivirana_varijabla naziv="DomainObject.Predmet.SudioniciListAdressOIB_1">
      <item>FINA  Rijeka, OIB 85821130368, Frana Kurelca 8,51000 Rijeka</item>
      <item>IN - Q d.o.o., OIB 03184459918, Turkovo 23/11,51000 Rijeka</item>
      <item>Ana Peruničić Rakočević, OIB 98588152059, Turkovo 2311,51000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03184459918</item>
      <item>, OIB 98588152059</item>
    </izvorni_sadrzaj>
    <derivirana_varijabla naziv="DomainObject.Predmet.SudioniciListNazivOIB_1">
      <item>, OIB 85821130368</item>
      <item>, OIB 03184459918</item>
      <item>, OIB 98588152059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9B401-1E3D-432F-B70A-D73352A18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2021</properties:Characters>
  <properties:Lines>61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2018-06-19T07:31:00Z</dcterms:created>
  <dc:creator>dcmelik</dc:creator>
  <cp:lastModifiedBy>Jasna Radulović</cp:lastModifiedBy>
  <cp:lastPrinted>2018-06-19T07:36:00Z</cp:lastPrinted>
  <dcterms:modified xmlns:xsi="http://www.w3.org/2001/XMLSchema-instance" xsi:type="dcterms:W3CDTF">2018-06-19T07:37:00Z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St-403/2017-24 / Odluka - Rješenje - trošak (403-17 nagrada fond PADJEN.docx)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