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d845" w14:paraId="f5cd845" w:rsidRDefault="00600394" w:rsidP="005D4A0E" w:rsidR="00AA0DC9">
      <w:pPr>
        <w:ind w:hanging="4860" w:left="4860"/>
        <w15:collapsed w:val="false"/>
      </w:pPr>
      <w:bookmarkStart w:name="_GoBack" w:id="0"/>
      <w:bookmarkEnd w:id="0"/>
      <w:r>
        <w:t xml:space="preserve">  </w:t>
      </w:r>
      <w:r w:rsidR="00E314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Default="00F07FC9" w:rsidP="00F07FC9" w:rsidR="00B07757">
      <w:r w:rsidRPr="00F1749C">
        <w:t xml:space="preserve">REPUBLIKA HRVATSKA                                                                          </w:t>
      </w:r>
      <w:r>
        <w:t xml:space="preserve">         </w:t>
      </w:r>
    </w:p>
    <w:p w:rsidRDefault="00F07FC9" w:rsidP="00F07FC9" w:rsidR="00F07FC9" w:rsidRPr="00F1749C">
      <w:r w:rsidRPr="00F1749C">
        <w:t>Trgovački sud u Zagrebu</w:t>
      </w:r>
    </w:p>
    <w:p w:rsidRDefault="00F07FC9" w:rsidP="00F07FC9" w:rsidR="00F07FC9" w:rsidRPr="00F1749C">
      <w:r w:rsidRPr="00F1749C">
        <w:t>Amruševa 2/II</w:t>
      </w:r>
    </w:p>
    <w:p w:rsidRDefault="00B07757" w:rsidP="00A906CD" w:rsidR="00B07757">
      <w:pPr>
        <w:ind w:firstLine="708" w:left="6372"/>
      </w:pPr>
      <w:r w:rsidRPr="00E356EB">
        <w:t>99</w:t>
      </w:r>
      <w:r>
        <w:rPr>
          <w:b/>
        </w:rPr>
        <w:t xml:space="preserve"> </w:t>
      </w:r>
      <w:r w:rsidRPr="00482933">
        <w:t>S</w:t>
      </w:r>
      <w:r>
        <w:t>t-2186/15</w:t>
      </w:r>
      <w:r>
        <w:rPr>
          <w:b/>
        </w:rPr>
        <w:t xml:space="preserve">  </w:t>
      </w:r>
    </w:p>
    <w:p w:rsidRDefault="00B07757" w:rsidP="00B07757" w:rsidR="00B07757">
      <w:pPr>
        <w:ind w:hanging="2880" w:left="2880"/>
        <w:jc w:val="center"/>
      </w:pPr>
      <w:r w:rsidRPr="006B4A8A">
        <w:t>Z A K LJ U Č A K</w:t>
      </w:r>
    </w:p>
    <w:p w:rsidRDefault="00B07757" w:rsidP="00B07757" w:rsidR="00B07757" w:rsidRPr="006B4A8A">
      <w:pPr>
        <w:ind w:hanging="2880" w:left="2880"/>
        <w:jc w:val="center"/>
      </w:pPr>
    </w:p>
    <w:p w:rsidRDefault="00B07757" w:rsidP="00B07757" w:rsidR="00B07757" w:rsidRPr="00C17C50">
      <w:pPr>
        <w:jc w:val="both"/>
      </w:pPr>
      <w:r w:rsidRPr="00010102">
        <w:tab/>
      </w:r>
      <w:r w:rsidRPr="008600EF">
        <w:t>Trgovački sud u Zagrebu</w:t>
      </w:r>
      <w:r>
        <w:t xml:space="preserve">, po sucu Goranu Iskri, </w:t>
      </w:r>
      <w:r w:rsidRPr="000924C9">
        <w:rPr>
          <w:lang w:val="en-GB"/>
        </w:rPr>
        <w:t>u stečajnom predmetu povod</w:t>
      </w:r>
      <w:r>
        <w:rPr>
          <w:lang w:val="en-GB"/>
        </w:rPr>
        <w:t>om</w:t>
      </w:r>
      <w:r w:rsidRPr="000924C9">
        <w:rPr>
          <w:lang w:val="en-GB"/>
        </w:rPr>
        <w:t xml:space="preserve">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>,</w:t>
      </w:r>
      <w:r w:rsidRPr="008600EF">
        <w:t xml:space="preserve"> </w:t>
      </w:r>
      <w:r>
        <w:t xml:space="preserve">ALJASKA PROJEKT d.o.o. Zagreb, Topolovečka 1b, </w:t>
      </w:r>
      <w:r w:rsidRPr="006B2695">
        <w:t>080670799</w:t>
      </w:r>
      <w:r>
        <w:t>, OIB:</w:t>
      </w:r>
      <w:r w:rsidRPr="006B2695">
        <w:rPr>
          <w:rFonts w:cs="Arial" w:hAnsi="Arial" w:ascii="Arial"/>
        </w:rPr>
        <w:t xml:space="preserve"> </w:t>
      </w:r>
      <w:r w:rsidRPr="006B2695">
        <w:t>80405920863</w:t>
      </w:r>
      <w:r w:rsidRPr="008600EF">
        <w:t xml:space="preserve">, </w:t>
      </w:r>
      <w:r>
        <w:t>5. studenog</w:t>
      </w:r>
      <w:r w:rsidRPr="008600EF">
        <w:t xml:space="preserve"> 201</w:t>
      </w:r>
      <w:r>
        <w:t>5</w:t>
      </w:r>
      <w:r w:rsidRPr="008600EF">
        <w:t>.</w:t>
      </w:r>
      <w:r>
        <w:t>,</w:t>
      </w:r>
    </w:p>
    <w:p w:rsidRDefault="00B07757" w:rsidP="00B07757" w:rsidR="00B07757" w:rsidRPr="006B2695">
      <w:pPr>
        <w:jc w:val="center"/>
      </w:pPr>
      <w:r w:rsidRPr="006B2695">
        <w:t xml:space="preserve">z a k lj u č i o      j e </w:t>
      </w:r>
    </w:p>
    <w:p w:rsidRDefault="00B07757" w:rsidP="00B07757" w:rsidR="00B07757" w:rsidRPr="00010102">
      <w:pPr>
        <w:jc w:val="center"/>
        <w:rPr>
          <w:b/>
        </w:rPr>
      </w:pPr>
    </w:p>
    <w:p w:rsidRDefault="00B07757" w:rsidP="00B07757" w:rsidR="00B07757">
      <w:pPr>
        <w:ind w:firstLine="708"/>
        <w:jc w:val="both"/>
      </w:pPr>
      <w:r>
        <w:t>P</w:t>
      </w:r>
      <w:r w:rsidRPr="00010102">
        <w:t>oziva</w:t>
      </w:r>
      <w:r>
        <w:t xml:space="preserve"> se HRVATSKI ZAVOD ZA MIROVINSKO OSIGURANJE, Zagreb, Trpimirova  4, dostaviti sudu pozivom na gornji broj spisa, podatke o zaposlenim osobama kod dužnika,</w:t>
      </w:r>
      <w:r w:rsidRPr="0092581D">
        <w:t xml:space="preserve"> </w:t>
      </w:r>
      <w:r>
        <w:t xml:space="preserve">ALJASKA PROJEKT d.o.o. Zagreb, Topolovečka 1b, </w:t>
      </w:r>
      <w:r w:rsidRPr="006B2695">
        <w:t>080670799</w:t>
      </w:r>
      <w:r>
        <w:t>, OIB:</w:t>
      </w:r>
      <w:r w:rsidRPr="006B2695">
        <w:rPr>
          <w:rFonts w:cs="Arial" w:hAnsi="Arial" w:ascii="Arial"/>
        </w:rPr>
        <w:t xml:space="preserve"> </w:t>
      </w:r>
      <w:r w:rsidRPr="006B2695">
        <w:t>80405920863</w:t>
      </w:r>
      <w:r>
        <w:t>/ podaci o djelatnicima ili potvrda da nema zaposlenih osoba / na dan pisanja potvrde.</w:t>
      </w:r>
    </w:p>
    <w:p w:rsidRDefault="00B07757" w:rsidP="00B07757" w:rsidR="00B07757">
      <w:pPr>
        <w:jc w:val="center"/>
      </w:pPr>
      <w:r w:rsidRPr="00010102">
        <w:t>Obrazloženje</w:t>
      </w:r>
    </w:p>
    <w:p w:rsidRDefault="00B07757" w:rsidP="00B07757" w:rsidR="00B07757">
      <w:pPr>
        <w:jc w:val="center"/>
      </w:pPr>
    </w:p>
    <w:p w:rsidRDefault="00B07757" w:rsidP="00B07757" w:rsidR="00B07757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</w:t>
      </w:r>
      <w:r w:rsidRPr="00133DAD">
        <w:rPr>
          <w:lang w:val="en-GB"/>
        </w:rPr>
        <w:t xml:space="preserve"> na temelju odredbe čl. 429.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>
        <w:t xml:space="preserve">ALJASKA PROJEKT d.o.o. Zagreb, Topolovečka 1b, </w:t>
      </w:r>
      <w:r w:rsidRPr="006B2695">
        <w:t>080670799</w:t>
      </w:r>
      <w:r>
        <w:t>, OIB:</w:t>
      </w:r>
      <w:r w:rsidRPr="006B2695">
        <w:rPr>
          <w:rFonts w:cs="Arial" w:hAnsi="Arial" w:ascii="Arial"/>
        </w:rPr>
        <w:t xml:space="preserve"> </w:t>
      </w:r>
      <w:r w:rsidRPr="006B2695">
        <w:t>80405920863</w:t>
      </w:r>
      <w:r>
        <w:t>.</w:t>
      </w:r>
      <w:r w:rsidRPr="00133DAD">
        <w:rPr>
          <w:lang w:val="en-GB"/>
        </w:rPr>
        <w:t xml:space="preserve"> 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B07757" w:rsidP="00B07757" w:rsidR="00B07757" w:rsidRPr="00133DAD">
      <w:pPr>
        <w:ind w:firstLine="708"/>
        <w:jc w:val="both"/>
      </w:pPr>
      <w:r w:rsidRPr="00133DAD">
        <w:t xml:space="preserve">Odredbom čl. 11. st. 3. </w:t>
      </w:r>
      <w:r>
        <w:t xml:space="preserve">SZ-s </w:t>
      </w:r>
      <w:r w:rsidRPr="00133DAD">
        <w:t>propisano je da sud po službenoj dužnosti utvrđuje sve činjenice koje su važne za stečajni postupak, te radi toga može izvoditi sve potrebne dokaze.</w:t>
      </w:r>
    </w:p>
    <w:p w:rsidRDefault="00B07757" w:rsidP="00B07757" w:rsidR="00B07757">
      <w:pPr>
        <w:ind w:firstLine="708"/>
        <w:jc w:val="both"/>
      </w:pPr>
      <w:r>
        <w:t>P</w:t>
      </w:r>
      <w:r w:rsidRPr="00133DAD">
        <w:t>retpostavk</w:t>
      </w:r>
      <w:r>
        <w:t>a</w:t>
      </w:r>
      <w:r w:rsidRPr="00133DAD">
        <w:t xml:space="preserve"> za provedbu skraćenog stečajnog postupka</w:t>
      </w:r>
      <w:r>
        <w:t xml:space="preserve"> je okolnost da dužnik nema zaposlenih, a  </w:t>
      </w:r>
      <w:r w:rsidRPr="00133DAD">
        <w:t xml:space="preserve">HRVATSKI ZAVOD ZA MIROVINSKO OSIGURANJE </w:t>
      </w:r>
      <w:r>
        <w:t xml:space="preserve">u skladu s odredbama Zakona o mirovinskom osiguranju vodi propisane evidencije. Temeljem naprijed navedenog poziva se </w:t>
      </w:r>
      <w:r w:rsidRPr="00133DAD">
        <w:t>HRVATSKI ZAVOD ZA MIROVINSKO OSIGURANJE</w:t>
      </w:r>
      <w:r>
        <w:t xml:space="preserve"> dostaviti podatak naveden u izreci  zaključka. </w:t>
      </w:r>
    </w:p>
    <w:p w:rsidRDefault="00B07757" w:rsidP="00B07757" w:rsidR="00B07757">
      <w:pPr>
        <w:jc w:val="center"/>
      </w:pPr>
    </w:p>
    <w:p w:rsidRDefault="00B07757" w:rsidP="00B07757" w:rsidR="00B07757" w:rsidRPr="00010102">
      <w:pPr>
        <w:jc w:val="center"/>
      </w:pPr>
      <w:r>
        <w:t>U Zagrebu</w:t>
      </w:r>
      <w:r w:rsidRPr="00010102">
        <w:t xml:space="preserve"> </w:t>
      </w:r>
      <w:r>
        <w:t>5. studenog 2015.</w:t>
      </w:r>
    </w:p>
    <w:p w:rsidRDefault="00BF3968" w:rsidP="00CF23FE" w:rsidR="00BF3968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BF3968" w:rsidP="00CF23FE" w:rsidR="00BF396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F3968" w:rsidP="00CF23FE" w:rsidR="00BF396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F3968" w:rsidP="00BF3968" w:rsidR="00965EFB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07757" w:rsidP="00965EFB" w:rsidR="00B07757" w:rsidRPr="00010102">
      <w:pPr>
        <w:jc w:val="both"/>
      </w:pPr>
      <w:r>
        <w:t>U</w:t>
      </w:r>
      <w:r w:rsidRPr="00010102">
        <w:t>puta o pravnom lijeku:</w:t>
      </w:r>
    </w:p>
    <w:p w:rsidRDefault="00B07757" w:rsidP="00B07757" w:rsidR="00965EFB">
      <w:pPr>
        <w:jc w:val="both"/>
      </w:pPr>
      <w:r>
        <w:t xml:space="preserve">Protiv ovog zaključka  žalba nije dopuštena (čl. 19.st. 7. SZ-a). </w:t>
      </w:r>
    </w:p>
    <w:p w:rsidRDefault="00840614" w:rsidP="00B07757" w:rsidR="00840614" w:rsidRPr="001733E9">
      <w:pPr>
        <w:jc w:val="center"/>
      </w:pPr>
    </w:p>
    <w:sectPr w:rsidSect="001D2443" w:rsidR="00840614" w:rsidRPr="001733E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9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  <w:t xml:space="preserve">99 </w:t>
    </w:r>
    <w:r w:rsidR="007429E3">
      <w:t>P-</w:t>
    </w:r>
    <w:r w:rsidR="00F54865">
      <w:t>1</w:t>
    </w:r>
    <w:r w:rsidR="00E314B3">
      <w:t>344</w:t>
    </w:r>
    <w:r w:rsidR="001E02F5">
      <w:t>/1</w:t>
    </w:r>
    <w:r w:rsidR="00F5486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0"/>
  </w:num>
  <w:num w:numId="5">
    <w:abstractNumId w:val="15"/>
    <w:lvlOverride w:ilvl="0">
      <w:startOverride w:val="1"/>
    </w:lvlOverride>
  </w:num>
  <w:num w:numId="6">
    <w:abstractNumId w:val="11"/>
  </w:num>
  <w:num w:numId="7">
    <w:abstractNumId w:val="1"/>
  </w:num>
  <w:num w:numId="8">
    <w:abstractNumId w:val="8"/>
  </w:num>
  <w:num w:numId="9">
    <w:abstractNumId w:val="6"/>
  </w:num>
  <w:num w:numId="10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3"/>
  </w:num>
  <w:num w:numId="15">
    <w:abstractNumId w:val="10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2156E"/>
    <w:rsid w:val="00024785"/>
    <w:rsid w:val="00033FCA"/>
    <w:rsid w:val="000370B8"/>
    <w:rsid w:val="0004219E"/>
    <w:rsid w:val="000460B4"/>
    <w:rsid w:val="00052561"/>
    <w:rsid w:val="00086650"/>
    <w:rsid w:val="00087C90"/>
    <w:rsid w:val="00096B4E"/>
    <w:rsid w:val="000A71F9"/>
    <w:rsid w:val="000A759B"/>
    <w:rsid w:val="000C3DA1"/>
    <w:rsid w:val="000D6E67"/>
    <w:rsid w:val="000E3FC7"/>
    <w:rsid w:val="000F6BA9"/>
    <w:rsid w:val="00113FB2"/>
    <w:rsid w:val="001154E0"/>
    <w:rsid w:val="00121C3F"/>
    <w:rsid w:val="001360D7"/>
    <w:rsid w:val="001374E6"/>
    <w:rsid w:val="00146CD6"/>
    <w:rsid w:val="0014722F"/>
    <w:rsid w:val="001577E4"/>
    <w:rsid w:val="00163528"/>
    <w:rsid w:val="0016691C"/>
    <w:rsid w:val="0017575A"/>
    <w:rsid w:val="00184B02"/>
    <w:rsid w:val="001A616B"/>
    <w:rsid w:val="001B20B3"/>
    <w:rsid w:val="001B6F3C"/>
    <w:rsid w:val="001C21A8"/>
    <w:rsid w:val="001C4522"/>
    <w:rsid w:val="001D2443"/>
    <w:rsid w:val="001D35BE"/>
    <w:rsid w:val="001E02F5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5AC5"/>
    <w:rsid w:val="0023479B"/>
    <w:rsid w:val="00234A21"/>
    <w:rsid w:val="0024046F"/>
    <w:rsid w:val="00242314"/>
    <w:rsid w:val="00243B55"/>
    <w:rsid w:val="00243CC4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DED"/>
    <w:rsid w:val="002D231A"/>
    <w:rsid w:val="002D5187"/>
    <w:rsid w:val="002E0389"/>
    <w:rsid w:val="00300E97"/>
    <w:rsid w:val="00300EBC"/>
    <w:rsid w:val="003123B5"/>
    <w:rsid w:val="003134BC"/>
    <w:rsid w:val="003151F4"/>
    <w:rsid w:val="003162CC"/>
    <w:rsid w:val="00317F97"/>
    <w:rsid w:val="00325023"/>
    <w:rsid w:val="00325C88"/>
    <w:rsid w:val="003662D7"/>
    <w:rsid w:val="003674B4"/>
    <w:rsid w:val="00391575"/>
    <w:rsid w:val="00393AE4"/>
    <w:rsid w:val="00395506"/>
    <w:rsid w:val="003A31C8"/>
    <w:rsid w:val="003A4A42"/>
    <w:rsid w:val="003A4FBF"/>
    <w:rsid w:val="003A5AE9"/>
    <w:rsid w:val="003B0305"/>
    <w:rsid w:val="003B1B4D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42A2"/>
    <w:rsid w:val="003F4830"/>
    <w:rsid w:val="00405A52"/>
    <w:rsid w:val="00410C13"/>
    <w:rsid w:val="00412E39"/>
    <w:rsid w:val="00423CD9"/>
    <w:rsid w:val="00431CAD"/>
    <w:rsid w:val="004333EF"/>
    <w:rsid w:val="004503D9"/>
    <w:rsid w:val="00455532"/>
    <w:rsid w:val="00460B0B"/>
    <w:rsid w:val="0046505F"/>
    <w:rsid w:val="00491AB1"/>
    <w:rsid w:val="004A0F64"/>
    <w:rsid w:val="004B33CC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608D4"/>
    <w:rsid w:val="00561268"/>
    <w:rsid w:val="00563F43"/>
    <w:rsid w:val="00566805"/>
    <w:rsid w:val="005677D6"/>
    <w:rsid w:val="00582750"/>
    <w:rsid w:val="005834BC"/>
    <w:rsid w:val="00585C0E"/>
    <w:rsid w:val="00586359"/>
    <w:rsid w:val="00596B42"/>
    <w:rsid w:val="005A2044"/>
    <w:rsid w:val="005C4768"/>
    <w:rsid w:val="005D09B4"/>
    <w:rsid w:val="005D4A0E"/>
    <w:rsid w:val="005E5830"/>
    <w:rsid w:val="005E7F15"/>
    <w:rsid w:val="005F2A4A"/>
    <w:rsid w:val="005F3E59"/>
    <w:rsid w:val="005F5711"/>
    <w:rsid w:val="00600394"/>
    <w:rsid w:val="00614292"/>
    <w:rsid w:val="006303C2"/>
    <w:rsid w:val="006367EE"/>
    <w:rsid w:val="006472B7"/>
    <w:rsid w:val="006776F8"/>
    <w:rsid w:val="00687ABB"/>
    <w:rsid w:val="00693D1C"/>
    <w:rsid w:val="0069472B"/>
    <w:rsid w:val="006A17E1"/>
    <w:rsid w:val="006A1FC5"/>
    <w:rsid w:val="006B037E"/>
    <w:rsid w:val="006C0093"/>
    <w:rsid w:val="006C116B"/>
    <w:rsid w:val="006D32DE"/>
    <w:rsid w:val="006E5536"/>
    <w:rsid w:val="0070616F"/>
    <w:rsid w:val="00712029"/>
    <w:rsid w:val="0071416B"/>
    <w:rsid w:val="00715C0A"/>
    <w:rsid w:val="0072164D"/>
    <w:rsid w:val="0072602F"/>
    <w:rsid w:val="00736C7E"/>
    <w:rsid w:val="007374C7"/>
    <w:rsid w:val="007429E3"/>
    <w:rsid w:val="00744F99"/>
    <w:rsid w:val="0074744E"/>
    <w:rsid w:val="00755263"/>
    <w:rsid w:val="00755E35"/>
    <w:rsid w:val="0075602E"/>
    <w:rsid w:val="0076394A"/>
    <w:rsid w:val="007675B1"/>
    <w:rsid w:val="00774FBB"/>
    <w:rsid w:val="007759BD"/>
    <w:rsid w:val="007844CF"/>
    <w:rsid w:val="007851A9"/>
    <w:rsid w:val="00787E90"/>
    <w:rsid w:val="007976A6"/>
    <w:rsid w:val="007A245F"/>
    <w:rsid w:val="007C1EA6"/>
    <w:rsid w:val="007C53CD"/>
    <w:rsid w:val="007C58E9"/>
    <w:rsid w:val="007C6B24"/>
    <w:rsid w:val="007D63FA"/>
    <w:rsid w:val="007E7F13"/>
    <w:rsid w:val="00800D23"/>
    <w:rsid w:val="008014BE"/>
    <w:rsid w:val="008109D0"/>
    <w:rsid w:val="008144A5"/>
    <w:rsid w:val="00826AF9"/>
    <w:rsid w:val="00833419"/>
    <w:rsid w:val="00837717"/>
    <w:rsid w:val="00840614"/>
    <w:rsid w:val="0085449C"/>
    <w:rsid w:val="00857AED"/>
    <w:rsid w:val="00880396"/>
    <w:rsid w:val="00881D1D"/>
    <w:rsid w:val="00890522"/>
    <w:rsid w:val="008917E8"/>
    <w:rsid w:val="008B5821"/>
    <w:rsid w:val="008B678C"/>
    <w:rsid w:val="008C1BDC"/>
    <w:rsid w:val="008C3020"/>
    <w:rsid w:val="008C47FB"/>
    <w:rsid w:val="008C7AAC"/>
    <w:rsid w:val="008D1969"/>
    <w:rsid w:val="008D5DD7"/>
    <w:rsid w:val="008D6682"/>
    <w:rsid w:val="008F4C66"/>
    <w:rsid w:val="00901900"/>
    <w:rsid w:val="00901B73"/>
    <w:rsid w:val="00902842"/>
    <w:rsid w:val="00906A6C"/>
    <w:rsid w:val="00906E5A"/>
    <w:rsid w:val="009072CE"/>
    <w:rsid w:val="00907896"/>
    <w:rsid w:val="00913D85"/>
    <w:rsid w:val="00913E5F"/>
    <w:rsid w:val="00923126"/>
    <w:rsid w:val="00926858"/>
    <w:rsid w:val="00926B2C"/>
    <w:rsid w:val="00930916"/>
    <w:rsid w:val="009343D4"/>
    <w:rsid w:val="00937EE4"/>
    <w:rsid w:val="0094178A"/>
    <w:rsid w:val="009439CA"/>
    <w:rsid w:val="00965EFB"/>
    <w:rsid w:val="00982653"/>
    <w:rsid w:val="009912A0"/>
    <w:rsid w:val="009A70CD"/>
    <w:rsid w:val="009C00E6"/>
    <w:rsid w:val="009C04C5"/>
    <w:rsid w:val="009C1C3B"/>
    <w:rsid w:val="009C1ED2"/>
    <w:rsid w:val="009C6D30"/>
    <w:rsid w:val="009D5E2E"/>
    <w:rsid w:val="00A05680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906CD"/>
    <w:rsid w:val="00AA0DC9"/>
    <w:rsid w:val="00AB2F39"/>
    <w:rsid w:val="00AB395A"/>
    <w:rsid w:val="00AB6423"/>
    <w:rsid w:val="00AC0A6E"/>
    <w:rsid w:val="00AC2EFA"/>
    <w:rsid w:val="00AC6467"/>
    <w:rsid w:val="00AD260B"/>
    <w:rsid w:val="00AD5D70"/>
    <w:rsid w:val="00AF3B57"/>
    <w:rsid w:val="00AF57F1"/>
    <w:rsid w:val="00B009F8"/>
    <w:rsid w:val="00B00A10"/>
    <w:rsid w:val="00B04FE7"/>
    <w:rsid w:val="00B07757"/>
    <w:rsid w:val="00B07A8F"/>
    <w:rsid w:val="00B2354D"/>
    <w:rsid w:val="00B24A5F"/>
    <w:rsid w:val="00B27ED0"/>
    <w:rsid w:val="00B415CA"/>
    <w:rsid w:val="00B4270B"/>
    <w:rsid w:val="00B42F73"/>
    <w:rsid w:val="00B445EC"/>
    <w:rsid w:val="00B465E2"/>
    <w:rsid w:val="00B5356F"/>
    <w:rsid w:val="00B53E58"/>
    <w:rsid w:val="00B57FBD"/>
    <w:rsid w:val="00B65BD3"/>
    <w:rsid w:val="00B71EB6"/>
    <w:rsid w:val="00B902ED"/>
    <w:rsid w:val="00BA54D5"/>
    <w:rsid w:val="00BB0C0B"/>
    <w:rsid w:val="00BB21F1"/>
    <w:rsid w:val="00BB31D0"/>
    <w:rsid w:val="00BB520F"/>
    <w:rsid w:val="00BC0361"/>
    <w:rsid w:val="00BC03E2"/>
    <w:rsid w:val="00BC5F03"/>
    <w:rsid w:val="00BD55B6"/>
    <w:rsid w:val="00BF1811"/>
    <w:rsid w:val="00BF3968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5016"/>
    <w:rsid w:val="00C65CDC"/>
    <w:rsid w:val="00C91C65"/>
    <w:rsid w:val="00CA29DB"/>
    <w:rsid w:val="00CA401D"/>
    <w:rsid w:val="00CA7DB3"/>
    <w:rsid w:val="00CB011A"/>
    <w:rsid w:val="00CB2F05"/>
    <w:rsid w:val="00CB50CF"/>
    <w:rsid w:val="00CB7414"/>
    <w:rsid w:val="00CC189C"/>
    <w:rsid w:val="00CC4B1B"/>
    <w:rsid w:val="00CC676C"/>
    <w:rsid w:val="00CD3D2C"/>
    <w:rsid w:val="00CD3FFC"/>
    <w:rsid w:val="00CD4A64"/>
    <w:rsid w:val="00CD7F3C"/>
    <w:rsid w:val="00CF254E"/>
    <w:rsid w:val="00CF3A7E"/>
    <w:rsid w:val="00D23FD4"/>
    <w:rsid w:val="00D24601"/>
    <w:rsid w:val="00D3079A"/>
    <w:rsid w:val="00D325E5"/>
    <w:rsid w:val="00D4326A"/>
    <w:rsid w:val="00D44456"/>
    <w:rsid w:val="00D55987"/>
    <w:rsid w:val="00D57AC9"/>
    <w:rsid w:val="00D8098B"/>
    <w:rsid w:val="00D85343"/>
    <w:rsid w:val="00D87721"/>
    <w:rsid w:val="00D92063"/>
    <w:rsid w:val="00D962D4"/>
    <w:rsid w:val="00DA11FC"/>
    <w:rsid w:val="00DB2501"/>
    <w:rsid w:val="00DB2873"/>
    <w:rsid w:val="00DB3545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A1A2B"/>
    <w:rsid w:val="00EA433E"/>
    <w:rsid w:val="00EC4799"/>
    <w:rsid w:val="00ED6B92"/>
    <w:rsid w:val="00ED742A"/>
    <w:rsid w:val="00EE3BE3"/>
    <w:rsid w:val="00EE5B40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7207"/>
    <w:rsid w:val="00F52BA3"/>
    <w:rsid w:val="00F53960"/>
    <w:rsid w:val="00F54865"/>
    <w:rsid w:val="00F75D82"/>
    <w:rsid w:val="00F76E39"/>
    <w:rsid w:val="00F772D5"/>
    <w:rsid w:val="00F923D3"/>
    <w:rsid w:val="00F92794"/>
    <w:rsid w:val="00FA0073"/>
    <w:rsid w:val="00FA0C62"/>
    <w:rsid w:val="00FA22DF"/>
    <w:rsid w:val="00FA3AC0"/>
    <w:rsid w:val="00FA3CF3"/>
    <w:rsid w:val="00FB23D8"/>
    <w:rsid w:val="00FC210F"/>
    <w:rsid w:val="00FC4001"/>
    <w:rsid w:val="00FC5521"/>
    <w:rsid w:val="00FD0A46"/>
    <w:rsid w:val="00FD4318"/>
    <w:rsid w:val="00FD457F"/>
    <w:rsid w:val="00FE19D9"/>
    <w:rsid w:val="00FE7440"/>
    <w:rsid w:val="00FF2A6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ALJASKA PROJEKT d.o.o.</izvorni_sadrzaj>
    <derivirana_varijabla naziv="DomainObject.Predmet.ProtustrankaFormated_1">  ALJASKA PROJEKT d.o.o.</derivirana_varijabla>
  </DomainObject.Predmet.ProtustrankaFormated>
  <DomainObject.Predmet.ProtustrankaFormatedOIB>
    <izvorni_sadrzaj>  ALJASKA PROJEKT d.o.o., OIB 80405920863</izvorni_sadrzaj>
    <derivirana_varijabla naziv="DomainObject.Predmet.ProtustrankaFormatedOIB_1">  ALJASKA PROJEKT d.o.o., OIB 80405920863</derivirana_varijabla>
  </DomainObject.Predmet.ProtustrankaFormatedOIB>
  <DomainObject.Predmet.ProtustrankaFormatedWithAdress>
    <izvorni_sadrzaj> ALJASKA PROJEKT d.o.o., Topolovečka 1B, 10000 Zagreb</izvorni_sadrzaj>
    <derivirana_varijabla naziv="DomainObject.Predmet.ProtustrankaFormatedWithAdress_1"> ALJASKA PROJEKT d.o.o., Topolovečka 1B, 10000 Zagreb</derivirana_varijabla>
  </DomainObject.Predmet.ProtustrankaFormatedWithAdress>
  <DomainObject.Predmet.ProtustrankaFormatedWithAdressOIB>
    <izvorni_sadrzaj> ALJASKA PROJEKT d.o.o., OIB 80405920863, Topolovečka 1B, 10000 Zagreb</izvorni_sadrzaj>
    <derivirana_varijabla naziv="DomainObject.Predmet.ProtustrankaFormatedWithAdressOIB_1"> ALJASKA PROJEKT d.o.o., OIB 80405920863, Topolovečka 1B, 10000 Zagreb</derivirana_varijabla>
  </DomainObject.Predmet.ProtustrankaFormatedWithAdressOIB>
  <DomainObject.Predmet.ProtustrankaWithAdress>
    <izvorni_sadrzaj>ALJASKA PROJEKT d.o.o. Topolovečka 1B, 10000 Zagreb</izvorni_sadrzaj>
    <derivirana_varijabla naziv="DomainObject.Predmet.ProtustrankaWithAdress_1">ALJASKA PROJEKT d.o.o. Topolovečka 1B, 10000 Zagreb</derivirana_varijabla>
  </DomainObject.Predmet.ProtustrankaWithAdress>
  <DomainObject.Predmet.ProtustrankaWithAdressOIB>
    <izvorni_sadrzaj>ALJASKA PROJEKT d.o.o., OIB 80405920863, Topolovečka 1B, 10000 Zagreb</izvorni_sadrzaj>
    <derivirana_varijabla naziv="DomainObject.Predmet.ProtustrankaWithAdressOIB_1">ALJASKA PROJEKT d.o.o., OIB 80405920863, Topolovečka 1B, 10000 Zagreb</derivirana_varijabla>
  </DomainObject.Predmet.ProtustrankaWithAdressOIB>
  <DomainObject.Predmet.ProtustrankaNazivFormated>
    <izvorni_sadrzaj>ALJASKA PROJEKT d.o.o.</izvorni_sadrzaj>
    <derivirana_varijabla naziv="DomainObject.Predmet.ProtustrankaNazivFormated_1">ALJASKA PROJEKT d.o.o.</derivirana_varijabla>
  </DomainObject.Predmet.ProtustrankaNazivFormated>
  <DomainObject.Predmet.ProtustrankaNazivFormatedOIB>
    <izvorni_sadrzaj>ALJASKA PROJEKT d.o.o., OIB 80405920863</izvorni_sadrzaj>
    <derivirana_varijabla naziv="DomainObject.Predmet.ProtustrankaNazivFormatedOIB_1">ALJASKA PROJEKT d.o.o., OIB 80405920863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ALJASKA PROJEKT d.o.o.</item>
    </izvorni_sadrzaj>
    <derivirana_varijabla naziv="DomainObject.Predmet.ProtuStrankaListFormated_1">
      <item>ALJASKA PROJEKT d.o.o.</item>
    </derivirana_varijabla>
  </DomainObject.Predmet.ProtuStrankaListFormated>
  <DomainObject.Predmet.ProtuStrankaListFormatedOIB>
    <izvorni_sadrzaj>
      <item>ALJASKA PROJEKT d.o.o., OIB 80405920863</item>
    </izvorni_sadrzaj>
    <derivirana_varijabla naziv="DomainObject.Predmet.ProtuStrankaListFormatedOIB_1">
      <item>ALJASKA PROJEKT d.o.o., OIB 80405920863</item>
    </derivirana_varijabla>
  </DomainObject.Predmet.ProtuStrankaListFormatedOIB>
  <DomainObject.Predmet.ProtuStrankaListFormatedWithAdress>
    <izvorni_sadrzaj>
      <item>ALJASKA PROJEKT d.o.o., Topolovečka 1B, 10000 Zagreb</item>
    </izvorni_sadrzaj>
    <derivirana_varijabla naziv="DomainObject.Predmet.ProtuStrankaListFormatedWithAdress_1">
      <item>ALJASKA PROJEKT d.o.o., Topolovečka 1B, 10000 Zagreb</item>
    </derivirana_varijabla>
  </DomainObject.Predmet.ProtuStrankaListFormatedWithAdress>
  <DomainObject.Predmet.ProtuStrankaListFormatedWithAdressOIB>
    <izvorni_sadrzaj>
      <item>ALJASKA PROJEKT d.o.o., OIB 80405920863, Topolovečka 1B, 10000 Zagreb</item>
    </izvorni_sadrzaj>
    <derivirana_varijabla naziv="DomainObject.Predmet.ProtuStrankaListFormatedWithAdressOIB_1">
      <item>ALJASKA PROJEKT d.o.o., OIB 80405920863, Topolovečka 1B, 10000 Zagreb</item>
    </derivirana_varijabla>
  </DomainObject.Predmet.ProtuStrankaListFormatedWithAdressOIB>
  <DomainObject.Predmet.ProtuStrankaListNazivFormated>
    <izvorni_sadrzaj>
      <item>ALJASKA PROJEKT d.o.o.</item>
    </izvorni_sadrzaj>
    <derivirana_varijabla naziv="DomainObject.Predmet.ProtuStrankaListNazivFormated_1">
      <item>ALJASKA PROJEKT d.o.o.</item>
    </derivirana_varijabla>
  </DomainObject.Predmet.ProtuStrankaListNazivFormated>
  <DomainObject.Predmet.ProtuStrankaListNazivFormatedOIB>
    <izvorni_sadrzaj>
      <item>ALJASKA PROJEKT d.o.o., OIB 80405920863</item>
    </izvorni_sadrzaj>
    <derivirana_varijabla naziv="DomainObject.Predmet.ProtuStrankaListNazivFormatedOIB_1">
      <item>ALJASKA PROJEKT d.o.o., OIB 80405920863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ALJASKA PROJEKT d.o.o.</izvorni_sadrzaj>
    <derivirana_varijabla naziv="DomainObject.Predmet.ProtustrankaIDrugi_1">ALJASKA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ALJASKA PROJEKT d.o.o., OIB 80405920863, Topolovečka 1B, 10000 Zagreb</izvorni_sadrzaj>
    <derivirana_varijabla naziv="DomainObject.Predmet.ProtustrankaIDrugiAdressOIB_1">ALJASKA PROJEKT d.o.o., OIB 80405920863, Topolovečka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ALJASKA PROJEKT d.o.o.</item>
    </izvorni_sadrzaj>
    <derivirana_varijabla naziv="DomainObject.Predmet.SudioniciListNaziv_1">
      <item>FINA Regionalni centar Zagreb</item>
      <item>ALJASKA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ALJASKA PROJEKT d.o.o., OIB 80405920863, Topolovečka 1B,10000 Zagreb</item>
    </izvorni_sadrzaj>
    <derivirana_varijabla naziv="DomainObject.Predmet.SudioniciListAdressOIB_1">
      <item>FINA Regionalni centar Zagreb, OIB 85821130368, Trg svibanjskih žrtava 1995. 1,10000 Zagreb</item>
      <item>ALJASKA PROJEKT d.o.o., OIB 80405920863, Topolovečka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80405920863</item>
    </izvorni_sadrzaj>
    <derivirana_varijabla naziv="DomainObject.Predmet.SudioniciListNazivOIB_1">
      <item>, OIB 85821130368</item>
      <item>, OIB 80405920863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7D0EE-EE81-4585-B44C-3E0C0C091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306</properties:Words>
  <properties:Characters>1761</properties:Characters>
  <properties:Lines>44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2015-11-05T09:36:00Z</dcterms:created>
  <dc:creator>Korisnik</dc:creator>
  <cp:lastModifiedBy>Valentina Delač</cp:lastModifiedBy>
  <cp:lastPrinted>2015-11-05T09:48:00Z</cp:lastPrinted>
  <dcterms:modified xmlns:xsi="http://www.w3.org/2001/XMLSchema-instance" xsi:type="dcterms:W3CDTF">2015-11-05T09:49:00Z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