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D27E1E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27E1E">
              <w:rPr>
                <w:noProof/>
                <w:sz w:val="24"/>
              </w:rPr>
              <w:t>1035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ce1d67c" w14:paraId="ce1d67c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27E1E" w:rsidRPr="00D27E1E">
        <w:rPr>
          <w:rFonts w:cs="Times New Roman" w:hAnsi="Times New Roman" w:ascii="Times New Roman"/>
          <w:sz w:val="24"/>
          <w:szCs w:val="24"/>
        </w:rPr>
        <w:t>LETICIA 59 j.d.o.o., OIB: 29542026715, Split, Sv. Liberana 28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003B2A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D27E1E" w:rsidRPr="00D27E1E">
        <w:rPr>
          <w:rFonts w:cs="Times New Roman" w:hAnsi="Times New Roman" w:ascii="Times New Roman"/>
          <w:sz w:val="24"/>
          <w:szCs w:val="24"/>
        </w:rPr>
        <w:t>LETICIA 59 j.d.o.o., OIB: 29542026715, Split, Sv. Liberana 28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003B2A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A1EF4" w:rsidRPr="002A1EF4">
        <w:rPr>
          <w:lang w:val="hr-HR"/>
        </w:rPr>
        <w:t>Daniela Kovač, OIB: 73917202839, Kaštel Sućurac, Cesta dr. Franje Tuđmana 238A</w:t>
      </w:r>
      <w:r w:rsidR="002A1EF4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D27E1E" w:rsidRPr="00D27E1E">
        <w:rPr>
          <w:rFonts w:cs="Times New Roman" w:hAnsi="Times New Roman" w:ascii="Times New Roman"/>
          <w:sz w:val="24"/>
          <w:szCs w:val="24"/>
          <w:lang w:val="en-US"/>
        </w:rPr>
        <w:t>LETICIA 59 j.d.o.o., OIB: 29542026715, Split, Sv. Liberana 28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27E1E">
        <w:rPr>
          <w:lang w:val="hr-HR"/>
        </w:rPr>
        <w:t>16</w:t>
      </w:r>
      <w:r w:rsidR="00DA28BE">
        <w:rPr>
          <w:lang w:val="hr-HR"/>
        </w:rPr>
        <w:t>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D27E1E" w:rsidRPr="00D27E1E">
        <w:t>LETICIA 59 j.d.o.o., OIB: 29542026715, Split, Sv. Liberana 28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D27E1E">
        <w:rPr>
          <w:lang w:val="hr-HR"/>
        </w:rPr>
        <w:t>9</w:t>
      </w:r>
      <w:r w:rsidR="002A1EF4">
        <w:rPr>
          <w:lang w:val="hr-HR"/>
        </w:rPr>
        <w:t>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A28BE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D27E1E">
        <w:rPr>
          <w:lang w:val="hr-HR"/>
        </w:rPr>
        <w:t>20.342,97</w:t>
      </w:r>
      <w:r w:rsidR="00D44CAC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003B2A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23F" w:rsidRPr="00B3723F">
          <w:rPr>
            <w:noProof/>
            <w:lang w:val="hr-HR"/>
          </w:rPr>
          <w:t>2</w:t>
        </w:r>
        <w:r>
          <w:fldChar w:fldCharType="end"/>
        </w:r>
        <w:r>
          <w:tab/>
          <w:t>Poslovni broj: 11.St-</w:t>
        </w:r>
        <w:r w:rsidR="00D27E1E">
          <w:t>1035</w:t>
        </w:r>
        <w:r w:rsidR="00237652">
          <w:t>/</w:t>
        </w:r>
        <w:r>
          <w:t>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03B2A"/>
    <w:rsid w:val="00021B13"/>
    <w:rsid w:val="00066650"/>
    <w:rsid w:val="00085E7C"/>
    <w:rsid w:val="000B4D96"/>
    <w:rsid w:val="000D5416"/>
    <w:rsid w:val="000E6D83"/>
    <w:rsid w:val="001218F0"/>
    <w:rsid w:val="00143C93"/>
    <w:rsid w:val="001615DD"/>
    <w:rsid w:val="00226957"/>
    <w:rsid w:val="00237652"/>
    <w:rsid w:val="0024181F"/>
    <w:rsid w:val="002A1EF4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23F"/>
    <w:rsid w:val="00B37D5F"/>
    <w:rsid w:val="00B7506F"/>
    <w:rsid w:val="00BA2339"/>
    <w:rsid w:val="00CF4AD9"/>
    <w:rsid w:val="00D27E1E"/>
    <w:rsid w:val="00D44CAC"/>
    <w:rsid w:val="00D8632A"/>
    <w:rsid w:val="00DA28BE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7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23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723F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723F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723F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7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23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723F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723F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723F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LETICIA 59 jednostavno društvo s ograničenom odgovornošću za trgovinu i usluge</izvorni_sadrzaj>
    <derivirana_varijabla naziv="DomainObject.Predmet.ProtustrankaFormated_1">  LETICIA 59 jednostavno društvo s ograničenom odgovornošću za trgovinu i usluge</derivirana_varijabla>
  </DomainObject.Predmet.ProtustrankaFormated>
  <DomainObject.Predmet.ProtustrankaFormatedOIB>
    <izvorni_sadrzaj>  LETICIA 59 jednostavno društvo s ograničenom odgovornošću za trgovinu i usluge, OIB 29542026715</izvorni_sadrzaj>
    <derivirana_varijabla naziv="DomainObject.Predmet.ProtustrankaFormatedOIB_1">  LETICIA 59 jednostavno društvo s ograničenom odgovornošću za trgovinu i usluge, OIB 29542026715</derivirana_varijabla>
  </DomainObject.Predmet.ProtustrankaFormatedOIB>
  <DomainObject.Predmet.ProtustrankaFormatedWithAdress>
    <izvorni_sadrzaj> LETICIA 59 jednostavno društvo s ograničenom odgovornošću za trgovinu i usluge, Sv. Liberana 28, 21000 Split</izvorni_sadrzaj>
    <derivirana_varijabla naziv="DomainObject.Predmet.ProtustrankaFormatedWithAdress_1"> LETICIA 59 jednostavno društvo s ograničenom odgovornošću za trgovinu i usluge, Sv. Liberana 28, 21000 Split</derivirana_varijabla>
  </DomainObject.Predmet.ProtustrankaFormatedWithAdress>
  <DomainObject.Predmet.ProtustrankaFormatedWithAdressOIB>
    <izvorni_sadrzaj> LETICIA 59 jednostavno društvo s ograničenom odgovornošću za trgovinu i usluge, OIB 29542026715, Sv. Liberana 28, 21000 Split</izvorni_sadrzaj>
    <derivirana_varijabla naziv="DomainObject.Predmet.ProtustrankaFormatedWithAdressOIB_1"> LETICIA 59 jednostavno društvo s ograničenom odgovornošću za trgovinu i usluge, OIB 29542026715, Sv. Liberana 28, 21000 Split</derivirana_varijabla>
  </DomainObject.Predmet.ProtustrankaFormatedWithAdressOIB>
  <DomainObject.Predmet.ProtustrankaWithAdress>
    <izvorni_sadrzaj>LETICIA 59 jednostavno društvo s ograničenom odgovornošću za trgovinu i usluge Sv. Liberana 28, 21000 Split</izvorni_sadrzaj>
    <derivirana_varijabla naziv="DomainObject.Predmet.ProtustrankaWithAdress_1">LETICIA 59 jednostavno društvo s ograničenom odgovornošću za trgovinu i usluge Sv. Liberana 28, 21000 Split</derivirana_varijabla>
  </DomainObject.Predmet.ProtustrankaWithAdress>
  <DomainObject.Predmet.ProtustrankaWithAdressOIB>
    <izvorni_sadrzaj>LETICIA 59 jednostavno društvo s ograničenom odgovornošću za trgovinu i usluge, OIB 29542026715, Sv. Liberana 28, 21000 Split</izvorni_sadrzaj>
    <derivirana_varijabla naziv="DomainObject.Predmet.ProtustrankaWithAdressOIB_1">LETICIA 59 jednostavno društvo s ograničenom odgovornošću za trgovinu i usluge, OIB 29542026715, Sv. Liberana 28, 21000 Split</derivirana_varijabla>
  </DomainObject.Predmet.ProtustrankaWithAdressOIB>
  <DomainObject.Predmet.ProtustrankaNazivFormated>
    <izvorni_sadrzaj>LETICIA 59 jednostavno društvo s ograničenom odgovornošću za trgovinu i usluge</izvorni_sadrzaj>
    <derivirana_varijabla naziv="DomainObject.Predmet.ProtustrankaNazivFormated_1">LETICIA 59 jednostavno društvo s ograničenom odgovornošću za trgovinu i usluge</derivirana_varijabla>
  </DomainObject.Predmet.ProtustrankaNazivFormated>
  <DomainObject.Predmet.ProtustrankaNazivFormatedOIB>
    <izvorni_sadrzaj>LETICIA 59 jednostavno društvo s ograničenom odgovornošću za trgovinu i usluge, OIB 29542026715</izvorni_sadrzaj>
    <derivirana_varijabla naziv="DomainObject.Predmet.ProtustrankaNazivFormatedOIB_1">LETICIA 59 jednostavno društvo s ograničenom odgovornošću za trgovinu i usluge, OIB 29542026715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20342.97</izvorni_sadrzaj>
    <derivirana_varijabla naziv="DomainObject.Predmet.TrenutnaVrijednost_1">20342.97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LETICIA 59 jednostavno društvo s ograničenom odgovornošću za trgovinu i usluge</item>
    </izvorni_sadrzaj>
    <derivirana_varijabla naziv="DomainObject.Predmet.ProtuStrankaListFormated_1">
      <item>LETICIA 59 jednostavno društvo s ograničenom odgovornošću za trgovinu i usluge</item>
    </derivirana_varijabla>
  </DomainObject.Predmet.ProtuStrankaListFormated>
  <DomainObject.Predmet.ProtuStrankaListFormatedOIB>
    <izvorni_sadrzaj>
      <item>LETICIA 59 jednostavno društvo s ograničenom odgovornošću za trgovinu i usluge, OIB 29542026715</item>
    </izvorni_sadrzaj>
    <derivirana_varijabla naziv="DomainObject.Predmet.ProtuStrankaListFormatedOIB_1">
      <item>LETICIA 59 jednostavno društvo s ograničenom odgovornošću za trgovinu i usluge, OIB 29542026715</item>
    </derivirana_varijabla>
  </DomainObject.Predmet.ProtuStrankaListFormatedOIB>
  <DomainObject.Predmet.ProtuStrankaListFormatedWithAdress>
    <izvorni_sadrzaj>
      <item>LETICIA 59 jednostavno društvo s ograničenom odgovornošću za trgovinu i usluge, Sv. Liberana 28, 21000 Split</item>
    </izvorni_sadrzaj>
    <derivirana_varijabla naziv="DomainObject.Predmet.ProtuStrankaListFormatedWithAdress_1">
      <item>LETICIA 59 jednostavno društvo s ograničenom odgovornošću za trgovinu i usluge, Sv. Liberana 28, 21000 Split</item>
    </derivirana_varijabla>
  </DomainObject.Predmet.ProtuStrankaListFormatedWithAdress>
  <DomainObject.Predmet.ProtuStrankaListFormatedWithAdressOIB>
    <izvorni_sadrzaj>
      <item>LETICIA 59 jednostavno društvo s ograničenom odgovornošću za trgovinu i usluge, OIB 29542026715, Sv. Liberana 28, 21000 Split</item>
    </izvorni_sadrzaj>
    <derivirana_varijabla naziv="DomainObject.Predmet.ProtuStrankaListFormatedWithAdressOIB_1">
      <item>LETICIA 59 jednostavno društvo s ograničenom odgovornošću za trgovinu i usluge, OIB 29542026715, Sv. Liberana 28, 21000 Split</item>
    </derivirana_varijabla>
  </DomainObject.Predmet.ProtuStrankaListFormatedWithAdressOIB>
  <DomainObject.Predmet.ProtuStrankaListNazivFormated>
    <izvorni_sadrzaj>
      <item>LETICIA 59 jednostavno društvo s ograničenom odgovornošću za trgovinu i usluge</item>
    </izvorni_sadrzaj>
    <derivirana_varijabla naziv="DomainObject.Predmet.ProtuStrankaListNazivFormated_1">
      <item>LETICIA 59 jednostavno društvo s ograničenom odgovornošću za trgovinu i usluge</item>
    </derivirana_varijabla>
  </DomainObject.Predmet.ProtuStrankaListNazivFormated>
  <DomainObject.Predmet.ProtuStrankaListNazivFormatedOIB>
    <izvorni_sadrzaj>
      <item>LETICIA 59 jednostavno društvo s ograničenom odgovornošću za trgovinu i usluge, OIB 29542026715</item>
    </izvorni_sadrzaj>
    <derivirana_varijabla naziv="DomainObject.Predmet.ProtuStrankaListNazivFormatedOIB_1">
      <item>LETICIA 59 jednostavno društvo s ograničenom odgovornošću za trgovinu i usluge, OIB 29542026715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LETICIA 59 jednostavno društvo s ograničenom odgovornošću za trgovinu i usluge</izvorni_sadrzaj>
    <derivirana_varijabla naziv="DomainObject.Predmet.ProtustrankaIDrugi_1">LETICIA 59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LETICIA 59 jednostavno društvo s ograničenom odgovornošću za trgovinu i usluge, OIB 29542026715, Sv. Liberana 28, 21000 Split</izvorni_sadrzaj>
    <derivirana_varijabla naziv="DomainObject.Predmet.ProtustrankaIDrugiAdressOIB_1">LETICIA 59 jednostavno društvo s ograničenom odgovornošću za trgovinu i usluge, OIB 29542026715, Sv. Liberana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LETICIA 59 jednostavno društvo s ograničenom odgovornošću za trgovinu i usluge</item>
      <item>FINANCIJSKA AGENCIJA, RC SPLIT</item>
    </izvorni_sadrzaj>
    <derivirana_varijabla naziv="DomainObject.Predmet.SudioniciListNaziv_1">
      <item>LETICIA 59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LETICIA 59 jednostavno društvo s ograničenom odgovornošću za trgovinu i usluge, OIB 29542026715, Sv. Liberana 28,21000 Split</item>
      <item>FINANCIJSKA AGENCIJA, RC SPLIT, OIB 85821130368, Mažuranićevo šetalište 24 b,21000 Split</item>
    </izvorni_sadrzaj>
    <derivirana_varijabla naziv="DomainObject.Predmet.SudioniciListAdressOIB_1">
      <item>LETICIA 59 jednostavno društvo s ograničenom odgovornošću za trgovinu i usluge, OIB 29542026715, Sv. Liberana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29542026715</item>
      <item>, OIB 85821130368</item>
    </izvorni_sadrzaj>
    <derivirana_varijabla naziv="DomainObject.Predmet.SudioniciListNazivOIB_1">
      <item>, OIB 29542026715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D05B3-D720-4A2B-971A-87BD43D8B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4066</properties:Characters>
  <properties:Lines>90</properties:Lines>
  <properties:Paragraphs>33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2018-02-19T11:34:00Z</cp:lastPrinted>
  <dcterms:modified xmlns:xsi="http://www.w3.org/2001/XMLSchema-instance" xsi:type="dcterms:W3CDTF">2018-02-19T12:43:00Z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St-1035-2017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