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cc46" w14:paraId="ee1cc46" w:rsidRDefault="00A2466D" w:rsidP="005D7BF8" w:rsidR="00A2466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466D" w:rsidP="005D7BF8" w:rsidR="00A2466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A2466D" w:rsidP="005D7BF8" w:rsidR="00A2466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A2466D" w:rsidP="005D7BF8" w:rsidR="00A2466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94426B">
        <w:t xml:space="preserve"> OIB 88785964957,</w:t>
      </w:r>
      <w:r w:rsidRPr="007E4CA9">
        <w:t xml:space="preserve"> po sucu </w:t>
      </w:r>
      <w:r w:rsidR="00264A5A">
        <w:t xml:space="preserve">pojedincu </w:t>
      </w:r>
      <w:r w:rsidRPr="007E4CA9">
        <w:t xml:space="preserve">Danieli Korlević, u </w:t>
      </w:r>
      <w:r w:rsidR="0094426B">
        <w:t>prethodnom</w:t>
      </w:r>
      <w:r w:rsidR="00087D5D">
        <w:t xml:space="preserve"> postupk</w:t>
      </w:r>
      <w:r w:rsidR="00A20A13">
        <w:t xml:space="preserve">u </w:t>
      </w:r>
      <w:r w:rsidR="0094426B">
        <w:t xml:space="preserve">radi utvrđivanja </w:t>
      </w:r>
      <w:r w:rsidR="00ED3E17">
        <w:t xml:space="preserve">pretpostavki za </w:t>
      </w:r>
      <w:r w:rsidR="0094426B">
        <w:t xml:space="preserve">otvaranja stečajnog postupka </w:t>
      </w:r>
      <w:r w:rsidR="00A20A13">
        <w:t xml:space="preserve">nad dužnikom </w:t>
      </w:r>
      <w:r w:rsidR="00ED3E17" w:rsidRPr="00ED3E17">
        <w:t>trgovačkim društvom</w:t>
      </w:r>
      <w:r w:rsidR="00ED3E17" w:rsidRPr="00ED3E17">
        <w:rPr>
          <w:b/>
        </w:rPr>
        <w:t xml:space="preserve"> </w:t>
      </w:r>
      <w:r w:rsidR="00157617" w:rsidRPr="00157617">
        <w:rPr>
          <w:b/>
        </w:rPr>
        <w:t>HIDRO SERVIS KVARNER društvo s ograničenom odgovornošću za građenje i trgovinu, Rijeka, Zametskog korena 4, OIB 06607334746</w:t>
      </w:r>
      <w:r w:rsidR="00A20A13">
        <w:rPr>
          <w:b/>
        </w:rPr>
        <w:t>,</w:t>
      </w:r>
      <w:r w:rsidR="00087D5D">
        <w:rPr>
          <w:b/>
        </w:rPr>
        <w:t xml:space="preserve"> </w:t>
      </w:r>
      <w:r w:rsidRPr="007E4CA9">
        <w:t xml:space="preserve">odlučujući o zahtjevu </w:t>
      </w:r>
      <w:r w:rsidR="0094426B">
        <w:t xml:space="preserve">privremenog </w:t>
      </w:r>
      <w:r w:rsidRPr="007E4CA9">
        <w:t xml:space="preserve">stečajnog upravitelja za </w:t>
      </w:r>
      <w:r w:rsidR="00ED3E17">
        <w:t xml:space="preserve">nagradu i </w:t>
      </w:r>
      <w:r w:rsidRPr="007E4CA9">
        <w:t>naknadu stvarnih troškova, dana</w:t>
      </w:r>
      <w:r w:rsidR="00716506" w:rsidRPr="007E4CA9">
        <w:t xml:space="preserve"> </w:t>
      </w:r>
      <w:r w:rsidR="00157617">
        <w:t>30</w:t>
      </w:r>
      <w:r w:rsidR="008B08AD">
        <w:t>. svibnja</w:t>
      </w:r>
      <w:r w:rsidR="00ED3E17">
        <w:t xml:space="preserve"> 2017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624190" w:rsidR="00514F50">
      <w:pPr>
        <w:ind w:hanging="709" w:left="709"/>
        <w:jc w:val="both"/>
      </w:pPr>
    </w:p>
    <w:p w:rsidRDefault="00624190" w:rsidP="00624190" w:rsidR="00624190">
      <w:pPr>
        <w:pStyle w:val="Odlomakpopisa"/>
        <w:numPr>
          <w:ilvl w:val="0"/>
          <w:numId w:val="1"/>
        </w:numPr>
        <w:ind w:firstLine="709" w:left="0"/>
        <w:jc w:val="both"/>
      </w:pPr>
      <w:r>
        <w:t>Privremenom s</w:t>
      </w:r>
      <w:r w:rsidRPr="007E4CA9">
        <w:t xml:space="preserve">tečajnom upravitelju </w:t>
      </w:r>
      <w:r w:rsidR="00157617">
        <w:t xml:space="preserve">Dušku Koruga, Zagreb, Ilica 129, OIB </w:t>
      </w:r>
      <w:r w:rsidR="00157617">
        <w:tab/>
      </w:r>
      <w:r w:rsidR="00157617">
        <w:tab/>
        <w:t>40565203589</w:t>
      </w:r>
      <w:r>
        <w:t xml:space="preserve"> određuje se jednokratna nagrada za rad u prethodnom</w:t>
      </w:r>
      <w:r w:rsidR="00157617">
        <w:t xml:space="preserve"> postupku</w:t>
      </w:r>
      <w:r w:rsidR="00ED3E17">
        <w:tab/>
      </w:r>
      <w:r w:rsidR="00157617">
        <w:tab/>
      </w:r>
      <w:r>
        <w:t xml:space="preserve">u bruto iznosu </w:t>
      </w:r>
      <w:r w:rsidR="008B08AD">
        <w:t>5</w:t>
      </w:r>
      <w:r>
        <w:t xml:space="preserve">.000,00 kn. </w:t>
      </w:r>
    </w:p>
    <w:p w:rsidRDefault="00624190" w:rsidP="00624190" w:rsidR="00624190">
      <w:pPr>
        <w:pStyle w:val="Odlomakpopisa"/>
        <w:ind w:left="709"/>
        <w:jc w:val="both"/>
      </w:pPr>
    </w:p>
    <w:p w:rsidRDefault="00624190" w:rsidP="00624190" w:rsidR="00514F50">
      <w:pPr>
        <w:pStyle w:val="Odlomakpopisa"/>
        <w:numPr>
          <w:ilvl w:val="0"/>
          <w:numId w:val="1"/>
        </w:numPr>
        <w:jc w:val="both"/>
      </w:pPr>
      <w:r>
        <w:t>P</w:t>
      </w:r>
      <w:r w:rsidR="0094426B">
        <w:t>rivremenom s</w:t>
      </w:r>
      <w:r w:rsidR="00514F50" w:rsidRPr="007E4CA9">
        <w:t xml:space="preserve">tečajnom upravitelju </w:t>
      </w:r>
      <w:r w:rsidR="00157617">
        <w:t>Dušku Koruga, Zagreb, Ilica 129, OIB 40565203589</w:t>
      </w:r>
      <w:r w:rsidR="00514F50" w:rsidRPr="007E4CA9">
        <w:t xml:space="preserve">, odobrava se obračun stvarnih troškova </w:t>
      </w:r>
      <w:r w:rsidR="0094426B">
        <w:t>za radnje obavljene u</w:t>
      </w:r>
      <w:r w:rsidR="00514F50" w:rsidRPr="007E4CA9">
        <w:t xml:space="preserve"> </w:t>
      </w:r>
      <w:r w:rsidR="0094426B">
        <w:t xml:space="preserve">prethodnom postupku </w:t>
      </w:r>
      <w:r w:rsidR="00514F50" w:rsidRPr="007E4CA9">
        <w:t xml:space="preserve">u ukupnom iznosu </w:t>
      </w:r>
      <w:r w:rsidR="00157617">
        <w:t>153,65</w:t>
      </w:r>
      <w:r w:rsidR="00ED3E17">
        <w:t xml:space="preserve"> </w:t>
      </w:r>
      <w:r w:rsidR="00514F50" w:rsidRPr="00E24948">
        <w:t>kn.</w:t>
      </w:r>
    </w:p>
    <w:p w:rsidRDefault="00624190" w:rsidP="00624190" w:rsidR="00624190">
      <w:pPr>
        <w:pStyle w:val="Odlomakpopisa"/>
      </w:pPr>
    </w:p>
    <w:p w:rsidRDefault="00624190" w:rsidP="00624190" w:rsidR="00624190" w:rsidRPr="00624190">
      <w:pPr>
        <w:pStyle w:val="Odlomakpopisa"/>
        <w:numPr>
          <w:ilvl w:val="0"/>
          <w:numId w:val="1"/>
        </w:numPr>
        <w:jc w:val="both"/>
      </w:pPr>
      <w:r w:rsidRPr="00624190">
        <w:t xml:space="preserve">Nalaže se računovodstvu suda da nakon odbitka pripadajućih doprinosa iz osnovice poreza ili drugih naknada na iznos iz točke I. izreke preostali iznos  iz točke I. i II. isplati na žiroračun privremenog stečajnog upravitelja </w:t>
      </w:r>
      <w:r w:rsidR="00157617">
        <w:t>Duška Koruga, Zagreb, Ilica 129, OIB 40565203589</w:t>
      </w:r>
      <w:r w:rsidRPr="00624190">
        <w:t>, broj IBAN: HR</w:t>
      </w:r>
      <w:r w:rsidR="00157617">
        <w:t>12 2360 0003 1125 5128 6</w:t>
      </w:r>
      <w:r w:rsidRPr="00624190">
        <w:t xml:space="preserve">, a iz sredstava </w:t>
      </w:r>
      <w:r w:rsidR="00157617">
        <w:t>koje je FINA dana 04. svibnja 2017. godine doznačila na ovaj sud u iznosu 5.000,00 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8B08AD" w:rsidP="008B08AD" w:rsidR="008B08AD">
      <w:pPr>
        <w:jc w:val="both"/>
        <w:rPr>
          <w:bCs/>
        </w:rPr>
      </w:pPr>
      <w:r w:rsidRPr="00AF5822">
        <w:rPr>
          <w:bCs/>
        </w:rPr>
        <w:tab/>
        <w:t>Rješenjem poslovni broj St-</w:t>
      </w:r>
      <w:r w:rsidR="00157617">
        <w:rPr>
          <w:bCs/>
        </w:rPr>
        <w:t>2/17-4</w:t>
      </w:r>
      <w:r>
        <w:rPr>
          <w:bCs/>
        </w:rPr>
        <w:t xml:space="preserve"> </w:t>
      </w:r>
      <w:r w:rsidRPr="00AF5822">
        <w:rPr>
          <w:bCs/>
        </w:rPr>
        <w:t>od</w:t>
      </w:r>
      <w:r>
        <w:rPr>
          <w:bCs/>
        </w:rPr>
        <w:t xml:space="preserve"> 01. veljače 2017. godine</w:t>
      </w:r>
      <w:r w:rsidRPr="00AF5822">
        <w:rPr>
          <w:bCs/>
        </w:rPr>
        <w:t xml:space="preserve"> </w:t>
      </w:r>
      <w:r w:rsidR="0080484F">
        <w:rPr>
          <w:bCs/>
        </w:rPr>
        <w:t>pokrenut je prethodni psotupak radi utvrđivanja pretpostavki za otvaranje stečajnog postuka nad dužnikom i imenovan</w:t>
      </w:r>
      <w:r>
        <w:rPr>
          <w:bCs/>
        </w:rPr>
        <w:t xml:space="preserve"> privremen</w:t>
      </w:r>
      <w:r w:rsidR="0080484F">
        <w:rPr>
          <w:bCs/>
        </w:rPr>
        <w:t>i</w:t>
      </w:r>
      <w:r>
        <w:rPr>
          <w:bCs/>
        </w:rPr>
        <w:t xml:space="preserve"> stečajn</w:t>
      </w:r>
      <w:r w:rsidR="0080484F">
        <w:rPr>
          <w:bCs/>
        </w:rPr>
        <w:t>i</w:t>
      </w:r>
      <w:r>
        <w:rPr>
          <w:bCs/>
        </w:rPr>
        <w:t xml:space="preserve"> upravitelj</w:t>
      </w:r>
      <w:r w:rsidR="0080484F">
        <w:rPr>
          <w:bCs/>
        </w:rPr>
        <w:t xml:space="preserve"> </w:t>
      </w:r>
      <w:r w:rsidR="0080484F" w:rsidRPr="0080484F">
        <w:rPr>
          <w:bCs/>
        </w:rPr>
        <w:t>Duško Koruga, Zagreb, Ilica 129, OIB 40565203589</w:t>
      </w:r>
      <w:r w:rsidR="0080484F">
        <w:rPr>
          <w:bCs/>
        </w:rPr>
        <w:t>.</w:t>
      </w:r>
    </w:p>
    <w:p w:rsidRDefault="008B08AD" w:rsidP="008B08AD" w:rsidR="008B08AD" w:rsidRPr="00AF5822">
      <w:pPr>
        <w:jc w:val="both"/>
        <w:rPr>
          <w:bCs/>
        </w:rPr>
      </w:pPr>
      <w:r w:rsidRPr="00AF5822">
        <w:rPr>
          <w:bCs/>
        </w:rPr>
        <w:tab/>
        <w:t>U prethodnom postupku privremeni stečajni upravitelj je po nalogu suda podnio izvješće o gospodarsko-financijskom stanju dužnika.</w:t>
      </w:r>
    </w:p>
    <w:p w:rsidRDefault="008B08AD" w:rsidP="008B08AD" w:rsidR="008B08AD" w:rsidRPr="00C97EC8">
      <w:pPr>
        <w:jc w:val="both"/>
        <w:rPr>
          <w:bCs/>
        </w:rPr>
      </w:pPr>
      <w:r>
        <w:rPr>
          <w:bCs/>
        </w:rPr>
        <w:tab/>
      </w:r>
      <w:r w:rsidRPr="00C97EC8">
        <w:rPr>
          <w:bCs/>
        </w:rPr>
        <w:t xml:space="preserve">Sud je odredio privremenom stečajnom upravitelju jednokratnu nagradu za rad u prethodnom postupku. Pri određivanju visine nagrade sud je vodio računa o složenosti poslova koje je obavio privremeni stečajni upravitelj. </w:t>
      </w:r>
    </w:p>
    <w:p w:rsidRDefault="008B08AD" w:rsidP="008B08AD" w:rsidR="008B08AD">
      <w:pPr>
        <w:jc w:val="both"/>
        <w:rPr>
          <w:bCs/>
        </w:rPr>
      </w:pPr>
      <w:r w:rsidRPr="00C97EC8">
        <w:rPr>
          <w:bCs/>
        </w:rPr>
        <w:tab/>
        <w:t>Slijedom navedenoga, temeljem odredbe čl.94. st.2.</w:t>
      </w:r>
      <w:r w:rsidR="0080484F">
        <w:rPr>
          <w:bCs/>
        </w:rPr>
        <w:t xml:space="preserve"> i</w:t>
      </w:r>
      <w:r w:rsidRPr="00C97EC8">
        <w:rPr>
          <w:bCs/>
        </w:rPr>
        <w:t xml:space="preserve"> 3. SZ-a</w:t>
      </w:r>
      <w:r>
        <w:rPr>
          <w:bCs/>
        </w:rPr>
        <w:t xml:space="preserve"> i čl. 4. Uredbe o kriterijima i načinu obračuna plaćanja naknade stečajnim upraviteljima (Narodne novine broj 105/15)</w:t>
      </w:r>
      <w:r w:rsidRPr="00C97EC8">
        <w:rPr>
          <w:bCs/>
        </w:rPr>
        <w:t xml:space="preserve">, riješeno je kao u </w:t>
      </w:r>
      <w:r w:rsidR="00264A5A">
        <w:rPr>
          <w:bCs/>
        </w:rPr>
        <w:t>točki I. izreke</w:t>
      </w:r>
      <w:r w:rsidRPr="00C97EC8">
        <w:rPr>
          <w:bCs/>
        </w:rPr>
        <w:t>.</w:t>
      </w:r>
    </w:p>
    <w:p w:rsidRDefault="008B08AD" w:rsidP="00716506" w:rsidR="00ED3E17" w:rsidRPr="007E4CA9">
      <w:pPr>
        <w:ind w:firstLine="708"/>
        <w:jc w:val="both"/>
      </w:pPr>
      <w:r>
        <w:t xml:space="preserve">Sud je odobrio privremenom stečajnom upravitelju naknadu stvarnih troškova koje je imao u prethodnom postupku, a koje je privremeni stečajni upravitelj specificirao </w:t>
      </w:r>
      <w:r w:rsidR="00514F50" w:rsidRPr="007E4CA9">
        <w:t xml:space="preserve">i naznačio na što se odnosi. </w:t>
      </w:r>
      <w:r w:rsidR="00716506" w:rsidRPr="007E4CA9">
        <w:t xml:space="preserve"> </w:t>
      </w:r>
    </w:p>
    <w:p w:rsidRDefault="00514F50" w:rsidP="000C188E" w:rsidR="0080484F">
      <w:pPr>
        <w:jc w:val="both"/>
      </w:pPr>
      <w:r w:rsidRPr="007E4CA9">
        <w:lastRenderedPageBreak/>
        <w:t xml:space="preserve">           U obračunu stvarnih troškova specificirani su sljedeći nastali troškovi: </w:t>
      </w:r>
      <w:r w:rsidR="0080484F">
        <w:t xml:space="preserve">trošak izdavanja potvrde o blokadu u iznosu 53,75 kn, trošak državnih biljega za pribavu potvrde MUP-a u iznosu 20,00 kn, trošak državnih biljega radi pribave katastarske potvrde u iznosu 20,00 kn i trošak poštarine u iznosu 59,90 kn.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 xml:space="preserve">Da bi određeni izdatak </w:t>
      </w:r>
      <w:r w:rsidR="002403D1">
        <w:t xml:space="preserve">privremenog </w:t>
      </w:r>
      <w:r w:rsidR="00514F50" w:rsidRPr="007E4CA9">
        <w:t xml:space="preserve">stečajnog upravitelja predstavljao trošak stečajnog postupka, potrebno je da je taj izdatak nastao u vezi s obavljanjem poslova te da je nužan za provođenje postupka. Da li određeni izdatak ispunjava ove kriterije (veza s obavljanjem poslova i nužnost) </w:t>
      </w:r>
      <w:r w:rsidR="0080484F">
        <w:t>sud</w:t>
      </w:r>
      <w:r w:rsidR="00514F50" w:rsidRPr="007E4CA9">
        <w:t xml:space="preserve"> procjenjuje zasebno za svaki pojedini slučaj.</w:t>
      </w:r>
    </w:p>
    <w:p w:rsidRDefault="00264A5A" w:rsidP="00716506" w:rsidR="00514F50" w:rsidRPr="007E4CA9">
      <w:pPr>
        <w:ind w:firstLine="708"/>
        <w:jc w:val="both"/>
      </w:pPr>
      <w:r>
        <w:t>Sud je</w:t>
      </w:r>
      <w:r w:rsidR="00514F50" w:rsidRPr="007E4CA9">
        <w:t xml:space="preserve"> izvršio uvid u dokaze o ostvarenim troškovima koje je podnio </w:t>
      </w:r>
      <w:r w:rsidR="002403D1">
        <w:t xml:space="preserve">privremeni </w:t>
      </w:r>
      <w:r w:rsidR="00514F50" w:rsidRPr="007E4CA9">
        <w:t>stečajni upravitelj</w:t>
      </w:r>
      <w:r w:rsidR="00624190">
        <w:t xml:space="preserve"> (list </w:t>
      </w:r>
      <w:r w:rsidR="0080484F">
        <w:t>32-35</w:t>
      </w:r>
      <w:r>
        <w:t xml:space="preserve"> </w:t>
      </w:r>
      <w:r w:rsidR="00624190">
        <w:t>spisa)</w:t>
      </w:r>
      <w:r w:rsidR="00514F50" w:rsidRPr="007E4CA9">
        <w:t xml:space="preserve"> te utvrdio da je u </w:t>
      </w:r>
      <w:r w:rsidR="00624190">
        <w:t>prethodnom postupku</w:t>
      </w:r>
      <w:r w:rsidR="00D258AC" w:rsidRPr="00D258AC">
        <w:t xml:space="preserve"> </w:t>
      </w:r>
      <w:r w:rsidR="000463F0">
        <w:t xml:space="preserve">imao </w:t>
      </w:r>
      <w:r w:rsidR="00514F50" w:rsidRPr="007E4CA9">
        <w:t>određene izdatke nastale u vezi s obavljanjem poslova koji su bili nužni i opravdani u obavljanju njegove dužnosti</w:t>
      </w:r>
      <w:r w:rsidR="00A20A13">
        <w:t>.</w:t>
      </w:r>
    </w:p>
    <w:p w:rsidRDefault="000C188E" w:rsidP="000C188E" w:rsidR="000C188E" w:rsidRPr="000C188E">
      <w:pPr>
        <w:jc w:val="both"/>
      </w:pPr>
      <w:r>
        <w:tab/>
      </w:r>
      <w:r w:rsidRPr="000C188E">
        <w:t xml:space="preserve">Slijedom navedenog, na temelju pisanog, obrazloženog i dokumentiranog izvješća </w:t>
      </w:r>
      <w:r w:rsidR="002403D1">
        <w:t xml:space="preserve">privremenog </w:t>
      </w:r>
      <w:r w:rsidRPr="000C188E">
        <w:t xml:space="preserve">stečajnog upravitelja, </w:t>
      </w:r>
      <w:r w:rsidR="0080484F">
        <w:t>sud</w:t>
      </w:r>
      <w:r w:rsidRPr="000C188E">
        <w:t xml:space="preserve"> je primjenom čl.94. st.</w:t>
      </w:r>
      <w:r w:rsidR="00264A5A">
        <w:t>3</w:t>
      </w:r>
      <w:r w:rsidRPr="000C188E">
        <w:t xml:space="preserve">. </w:t>
      </w:r>
      <w:r w:rsidR="00624190">
        <w:t>SZ-a</w:t>
      </w:r>
      <w:r w:rsidRPr="000C188E">
        <w:t xml:space="preserve"> riješio kao u </w:t>
      </w:r>
      <w:r w:rsidR="00264A5A">
        <w:t>točki II. izreke</w:t>
      </w:r>
      <w:r w:rsidRPr="000C188E">
        <w:t>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80484F">
        <w:t>30</w:t>
      </w:r>
      <w:r w:rsidR="00264A5A">
        <w:t>. svibnja 2017</w:t>
      </w:r>
      <w:r w:rsidRPr="007E4CA9">
        <w:t>. godine</w:t>
      </w:r>
    </w:p>
    <w:p w:rsidRDefault="00E24948" w:rsidP="000463F0" w:rsidR="00D47401">
      <w:pPr>
        <w:jc w:val="right"/>
      </w:pPr>
      <w:r>
        <w:t xml:space="preserve"> </w:t>
      </w:r>
    </w:p>
    <w:p w:rsidRDefault="00716506" w:rsidP="000463F0" w:rsidR="00514F50" w:rsidRPr="007E4CA9">
      <w:pPr>
        <w:jc w:val="right"/>
      </w:pPr>
      <w:r w:rsidRPr="007E4CA9">
        <w:t xml:space="preserve"> </w:t>
      </w:r>
      <w:r w:rsidR="00251D7A">
        <w:t>S</w:t>
      </w:r>
      <w:r w:rsidR="00514F50" w:rsidRPr="007E4CA9">
        <w:t>udac</w:t>
      </w:r>
    </w:p>
    <w:p w:rsidRDefault="00716506" w:rsidP="00A2466D" w:rsidR="00610A0F">
      <w:pPr>
        <w:ind w:firstLine="708" w:left="1416"/>
        <w:jc w:val="right"/>
      </w:pPr>
      <w:r w:rsidRPr="007E4CA9">
        <w:t xml:space="preserve">                                    </w:t>
      </w:r>
      <w:r w:rsidR="009E6D1A">
        <w:t xml:space="preserve">                           </w:t>
      </w:r>
      <w:r w:rsidR="00E24948">
        <w:t xml:space="preserve">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610A0F">
        <w:t xml:space="preserve"> </w:t>
      </w:r>
    </w:p>
    <w:p w:rsidRDefault="008E3EC1" w:rsidP="008E3EC1" w:rsidR="00117622">
      <w:pPr>
        <w:jc w:val="right"/>
      </w:pPr>
      <w:r w:rsidRPr="00737DD5">
        <w:t xml:space="preserve"> </w:t>
      </w:r>
    </w:p>
    <w:p w:rsidRDefault="00BD5CE8" w:rsidP="008E3EC1" w:rsidR="00BD5CE8">
      <w:pPr>
        <w:jc w:val="right"/>
      </w:pPr>
    </w:p>
    <w:p w:rsidRDefault="00514F50" w:rsidP="00514F50" w:rsidR="00514F50" w:rsidRPr="008E2A15">
      <w:pPr>
        <w:jc w:val="both"/>
        <w:rPr>
          <w:b/>
        </w:rPr>
      </w:pPr>
      <w:r w:rsidRPr="008E2A15">
        <w:rPr>
          <w:b/>
        </w:rPr>
        <w:t>UPUTA O PRAVNOM LIJEKU:</w:t>
      </w:r>
    </w:p>
    <w:p w:rsidRDefault="000C188E" w:rsidP="000C188E" w:rsidR="00264A5A">
      <w:pPr>
        <w:jc w:val="both"/>
      </w:pPr>
      <w:r w:rsidRPr="008E2A15">
        <w:t>Protiv rješenja pravo na žalbu ima stečajni upravitelj, dužnik pojedinac i svaki stečajni vjerovnik (čl.94. st.5. u vezi s čl.441. st.2. SZ/15)</w:t>
      </w:r>
      <w:r w:rsidR="00264A5A">
        <w:t xml:space="preserve">. </w:t>
      </w:r>
    </w:p>
    <w:p w:rsidRDefault="00264A5A" w:rsidP="000C188E" w:rsidR="000C188E" w:rsidRPr="008E2A15">
      <w:pPr>
        <w:jc w:val="both"/>
      </w:pPr>
      <w:r w:rsidRPr="000A7232">
        <w:t xml:space="preserve">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117622" w:rsidP="000C188E" w:rsidR="00117622">
      <w:pPr>
        <w:jc w:val="both"/>
        <w:rPr>
          <w:sz w:val="22"/>
        </w:rPr>
      </w:pPr>
    </w:p>
    <w:p w:rsidRDefault="00624190" w:rsidP="000C188E" w:rsidR="00624190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624190" w:rsidP="00514F50" w:rsidR="00624190" w:rsidRPr="003275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računovodstvu po pravomoćnosti 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80484F">
        <w:rPr>
          <w:sz w:val="20"/>
          <w:szCs w:val="20"/>
        </w:rPr>
        <w:t>30</w:t>
      </w:r>
      <w:r w:rsidR="00264A5A">
        <w:rPr>
          <w:sz w:val="20"/>
          <w:szCs w:val="20"/>
        </w:rPr>
        <w:t>.5.2017</w:t>
      </w:r>
      <w:r w:rsidR="00716506" w:rsidRPr="00327581">
        <w:rPr>
          <w:sz w:val="20"/>
          <w:szCs w:val="20"/>
        </w:rPr>
        <w:t>.</w:t>
      </w:r>
      <w:r w:rsidR="00264A5A">
        <w:rPr>
          <w:sz w:val="20"/>
          <w:szCs w:val="20"/>
        </w:rPr>
        <w:t xml:space="preserve"> </w:t>
      </w:r>
      <w:r w:rsidR="00716506" w:rsidRPr="00327581">
        <w:rPr>
          <w:sz w:val="20"/>
          <w:szCs w:val="20"/>
        </w:rPr>
        <w:t>g.</w:t>
      </w:r>
    </w:p>
    <w:p w:rsidRDefault="00251D7A" w:rsidP="00514F50" w:rsidR="00251D7A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Daniela Korlević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6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157617">
      <w:t>2/17-17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BA40D460"/>
    <w:lvl w:tplc="734A5E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117622"/>
    <w:rsid w:val="00157617"/>
    <w:rsid w:val="002403D1"/>
    <w:rsid w:val="00251D7A"/>
    <w:rsid w:val="00264A5A"/>
    <w:rsid w:val="002D1115"/>
    <w:rsid w:val="00327581"/>
    <w:rsid w:val="00383AC1"/>
    <w:rsid w:val="00385F36"/>
    <w:rsid w:val="00514F50"/>
    <w:rsid w:val="00610A0F"/>
    <w:rsid w:val="00624190"/>
    <w:rsid w:val="00646F05"/>
    <w:rsid w:val="00716506"/>
    <w:rsid w:val="00751996"/>
    <w:rsid w:val="007A372D"/>
    <w:rsid w:val="007E4CA9"/>
    <w:rsid w:val="0080484F"/>
    <w:rsid w:val="008B08AD"/>
    <w:rsid w:val="008E2A15"/>
    <w:rsid w:val="008E3EC1"/>
    <w:rsid w:val="0094426B"/>
    <w:rsid w:val="009464E3"/>
    <w:rsid w:val="009E6D1A"/>
    <w:rsid w:val="00A20A13"/>
    <w:rsid w:val="00A2466D"/>
    <w:rsid w:val="00BC2635"/>
    <w:rsid w:val="00BD5CE8"/>
    <w:rsid w:val="00BF65A2"/>
    <w:rsid w:val="00C445DA"/>
    <w:rsid w:val="00D2382C"/>
    <w:rsid w:val="00D258AC"/>
    <w:rsid w:val="00D47401"/>
    <w:rsid w:val="00D63789"/>
    <w:rsid w:val="00E24948"/>
    <w:rsid w:val="00E36681"/>
    <w:rsid w:val="00E632C4"/>
    <w:rsid w:val="00E86D64"/>
    <w:rsid w:val="00EA33AE"/>
    <w:rsid w:val="00EC47AE"/>
    <w:rsid w:val="00ED3E17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Odlomakpopisa" w:type="paragraph">
    <w:name w:val="List Paragraph"/>
    <w:basedOn w:val="Normal"/>
    <w:uiPriority w:val="34"/>
    <w:qFormat/>
    <w:rsid w:val="006241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2466D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24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466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Odlomakpopisa" w:type="paragraph">
    <w:name w:val="List Paragraph"/>
    <w:basedOn w:val="Normal"/>
    <w:uiPriority w:val="34"/>
    <w:qFormat/>
    <w:rsid w:val="006241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2466D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24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466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SERVIS KVARNER d.o.o.</izvorni_sadrzaj>
    <derivirana_varijabla naziv="DomainObject.Predmet.ProtustrankaFormated_1">  HIDRO SERVIS KVARNER d.o.o.</derivirana_varijabla>
  </DomainObject.Predmet.ProtustrankaFormated>
  <DomainObject.Predmet.ProtustrankaFormatedOIB>
    <izvorni_sadrzaj>  HIDRO SERVIS KVARNER d.o.o., OIB 06607334746</izvorni_sadrzaj>
    <derivirana_varijabla naziv="DomainObject.Predmet.ProtustrankaFormatedOIB_1">  HIDRO SERVIS KVARNER d.o.o., OIB 06607334746</derivirana_varijabla>
  </DomainObject.Predmet.ProtustrankaFormatedOIB>
  <DomainObject.Predmet.ProtustrankaFormatedWithAdress>
    <izvorni_sadrzaj> HIDRO SERVIS KVARNER d.o.o., Zametskog korena 4, 51000 Rijeka</izvorni_sadrzaj>
    <derivirana_varijabla naziv="DomainObject.Predmet.ProtustrankaFormatedWithAdress_1"> HIDRO SERVIS KVARNER d.o.o., Zametskog korena 4, 51000 Rijeka</derivirana_varijabla>
  </DomainObject.Predmet.ProtustrankaFormatedWithAdress>
  <DomainObject.Predmet.ProtustrankaFormatedWithAdressOIB>
    <izvorni_sadrzaj> HIDRO SERVIS KVARNER d.o.o., OIB 06607334746, Zametskog korena 4, 51000 Rijeka</izvorni_sadrzaj>
    <derivirana_varijabla naziv="DomainObject.Predmet.ProtustrankaFormatedWithAdressOIB_1"> HIDRO SERVIS KVARNER d.o.o., OIB 06607334746, Zametskog korena 4, 51000 Rijeka</derivirana_varijabla>
  </DomainObject.Predmet.ProtustrankaFormatedWithAdressOIB>
  <DomainObject.Predmet.ProtustrankaWithAdress>
    <izvorni_sadrzaj>HIDRO SERVIS KVARNER d.o.o. Zametskog korena 4, 51000 Rijeka</izvorni_sadrzaj>
    <derivirana_varijabla naziv="DomainObject.Predmet.ProtustrankaWithAdress_1">HIDRO SERVIS KVARNER d.o.o. Zametskog korena 4, 51000 Rijeka</derivirana_varijabla>
  </DomainObject.Predmet.ProtustrankaWithAdress>
  <DomainObject.Predmet.ProtustrankaWithAdressOIB>
    <izvorni_sadrzaj>HIDRO SERVIS KVARNER d.o.o., OIB 06607334746, Zametskog korena 4, 51000 Rijeka</izvorni_sadrzaj>
    <derivirana_varijabla naziv="DomainObject.Predmet.ProtustrankaWithAdressOIB_1">HIDRO SERVIS KVARNER d.o.o., OIB 06607334746, Zametskog korena 4, 51000 Rijeka</derivirana_varijabla>
  </DomainObject.Predmet.ProtustrankaWithAdressOIB>
  <DomainObject.Predmet.ProtustrankaNazivFormated>
    <izvorni_sadrzaj>HIDRO SERVIS KVARNER d.o.o.</izvorni_sadrzaj>
    <derivirana_varijabla naziv="DomainObject.Predmet.ProtustrankaNazivFormated_1">HIDRO SERVIS KVARNER d.o.o.</derivirana_varijabla>
  </DomainObject.Predmet.ProtustrankaNazivFormated>
  <DomainObject.Predmet.ProtustrankaNazivFormatedOIB>
    <izvorni_sadrzaj>HIDRO SERVIS KVARNER d.o.o., OIB 06607334746</izvorni_sadrzaj>
    <derivirana_varijabla naziv="DomainObject.Predmet.ProtustrankaNazivFormatedOIB_1">HIDRO SERVIS KVARNER d.o.o., OIB 06607334746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Duško Koruga</izvorni_sadrzaj>
    <derivirana_varijabla naziv="DomainObject.Predmet.StrankaFormated_1">  FINA  Rijeka; Duško Koruga</derivirana_varijabla>
  </DomainObject.Predmet.StrankaFormated>
  <DomainObject.Predmet.StrankaFormatedOIB>
    <izvorni_sadrzaj>  FINA  Rijeka, OIB 85821130368; Duško Koruga, OIB 40565203589</izvorni_sadrzaj>
    <derivirana_varijabla naziv="DomainObject.Predmet.StrankaFormatedOIB_1">  FINA  Rijeka, OIB 85821130368; Duško Koruga, OIB 40565203589</derivirana_varijabla>
  </DomainObject.Predmet.StrankaFormatedOIB>
  <DomainObject.Predmet.StrankaFormatedWithAdress>
    <izvorni_sadrzaj> FINA  Rijeka, Frana Kurelca 8, 51000 Rijeka; Duško Koruga, Ilica 129, 10000 Zagreb</izvorni_sadrzaj>
    <derivirana_varijabla naziv="DomainObject.Predmet.StrankaFormatedWithAdress_1"> FINA  Rijeka, Frana Kurelca 8, 51000 Rijeka; Duško Koruga, Ilica 129, 10000 Zagreb</derivirana_varijabla>
  </DomainObject.Predmet.StrankaFormatedWithAdress>
  <DomainObject.Predmet.StrankaFormatedWithAdressOIB>
    <izvorni_sadrzaj> FINA  Rijeka, OIB 85821130368, Frana Kurelca 8, 51000 Rijeka; Duško Koruga, OIB 40565203589, Ilica 129, 10000 Zagreb</izvorni_sadrzaj>
    <derivirana_varijabla naziv="DomainObject.Predmet.StrankaFormatedWithAdressOIB_1"> FINA  Rijeka, OIB 85821130368, Frana Kurelca 8, 51000 Rijeka; Duško Koruga, OIB 40565203589, Ilica 129, 10000 Zagreb</derivirana_varijabla>
  </DomainObject.Predmet.StrankaFormatedWithAdressOIB>
  <DomainObject.Predmet.StrankaWithAdress>
    <izvorni_sadrzaj>FINA  Rijeka Frana Kurelca 8,51000 Rijeka,Duško Koruga Ilica 129,10000 Zagreb</izvorni_sadrzaj>
    <derivirana_varijabla naziv="DomainObject.Predmet.StrankaWithAdress_1">FINA  Rijeka Frana Kurelca 8,51000 Rijeka,Duško Koruga Ilica 129,10000 Zagreb</derivirana_varijabla>
  </DomainObject.Predmet.StrankaWithAdress>
  <DomainObject.Predmet.StrankaWithAdressOIB>
    <izvorni_sadrzaj>FINA  Rijeka, OIB 85821130368, Frana Kurelca 8,51000 Rijeka,Duško Koruga, OIB 40565203589, Ilica 129,10000 Zagreb</izvorni_sadrzaj>
    <derivirana_varijabla naziv="DomainObject.Predmet.StrankaWithAdressOIB_1">FINA  Rijeka, OIB 85821130368, Frana Kurelca 8,51000 Rijeka,Duško Koruga, OIB 40565203589, Ilica 129,10000 Zagreb</derivirana_varijabla>
  </DomainObject.Predmet.StrankaWithAdressOIB>
  <DomainObject.Predmet.StrankaNazivFormated>
    <izvorni_sadrzaj>FINA  Rijeka,Duško Koruga</izvorni_sadrzaj>
    <derivirana_varijabla naziv="DomainObject.Predmet.StrankaNazivFormated_1">FINA  Rijeka,Duško Koruga</derivirana_varijabla>
  </DomainObject.Predmet.StrankaNazivFormated>
  <DomainObject.Predmet.StrankaNazivFormatedOIB>
    <izvorni_sadrzaj>FINA  Rijeka, OIB 85821130368,Duško Koruga, OIB 40565203589</izvorni_sadrzaj>
    <derivirana_varijabla naziv="DomainObject.Predmet.StrankaNazivFormatedOIB_1">FINA  Rijeka, OIB 85821130368,Duško Koruga, OIB 40565203589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Duško Koruga</item>
    </izvorni_sadrzaj>
    <derivirana_varijabla naziv="DomainObject.Predmet.StrankaListFormated_1">
      <item>FINA  Rijeka</item>
      <item>Duško Koruga</item>
    </derivirana_varijabla>
  </DomainObject.Predmet.StrankaListFormated>
  <DomainObject.Predmet.StrankaListFormatedOIB>
    <izvorni_sadrzaj>
      <item>FINA  Rijeka, OIB 85821130368</item>
      <item>Duško Koruga, OIB 40565203589</item>
    </izvorni_sadrzaj>
    <derivirana_varijabla naziv="DomainObject.Predmet.StrankaListFormatedOIB_1">
      <item>FINA  Rijeka, OIB 85821130368</item>
      <item>Duško Koruga, OIB 40565203589</item>
    </derivirana_varijabla>
  </DomainObject.Predmet.StrankaListFormatedOIB>
  <DomainObject.Predmet.StrankaListFormatedWithAdress>
    <izvorni_sadrzaj>
      <item>FINA  Rijeka, Frana Kurelca 8, 51000 Rijeka</item>
      <item>Duško Koruga, Ilica 129, 10000 Zagreb</item>
    </izvorni_sadrzaj>
    <derivirana_varijabla naziv="DomainObject.Predmet.StrankaListFormatedWithAdress_1">
      <item>FINA  Rijeka, Frana Kurelca 8, 51000 Rijeka</item>
      <item>Duško Koruga, Ilica 129, 10000 Zagreb</item>
    </derivirana_varijabla>
  </DomainObject.Predmet.StrankaListFormatedWithAdress>
  <DomainObject.Predmet.StrankaListFormatedWithAdressOIB>
    <izvorni_sadrzaj>
      <item>FINA  Rijeka, OIB 85821130368, Frana Kurelca 8, 51000 Rijeka</item>
      <item>Duško Koruga, OIB 40565203589, Ilica 129, 10000 Zagreb</item>
    </izvorni_sadrzaj>
    <derivirana_varijabla naziv="DomainObject.Predmet.StrankaListFormatedWithAdressOIB_1">
      <item>FINA  Rijeka, OIB 85821130368, Frana Kurelca 8, 51000 Rijeka</item>
      <item>Duško Koruga, OIB 40565203589, Ilica 129, 10000 Zagreb</item>
    </derivirana_varijabla>
  </DomainObject.Predmet.StrankaListFormatedWithAdressOIB>
  <DomainObject.Predmet.StrankaListNazivFormated>
    <izvorni_sadrzaj>
      <item>FINA  Rijeka</item>
      <item>Duško Koruga</item>
    </izvorni_sadrzaj>
    <derivirana_varijabla naziv="DomainObject.Predmet.StrankaListNazivFormated_1">
      <item>FINA  Rijeka</item>
      <item>Duško Koruga</item>
    </derivirana_varijabla>
  </DomainObject.Predmet.StrankaListNazivFormated>
  <DomainObject.Predmet.StrankaListNazivFormatedOIB>
    <izvorni_sadrzaj>
      <item>FINA  Rijeka, OIB 85821130368</item>
      <item>Duško Koruga, OIB 40565203589</item>
    </izvorni_sadrzaj>
    <derivirana_varijabla naziv="DomainObject.Predmet.StrankaListNazivFormatedOIB_1">
      <item>FINA  Rijeka, OIB 85821130368</item>
      <item>Duško Koruga, OIB 40565203589</item>
    </derivirana_varijabla>
  </DomainObject.Predmet.StrankaListNazivFormatedOIB>
  <DomainObject.Predmet.ProtuStrankaListFormated>
    <izvorni_sadrzaj>
      <item>HIDRO SERVIS KVARNER d.o.o.</item>
    </izvorni_sadrzaj>
    <derivirana_varijabla naziv="DomainObject.Predmet.ProtuStrankaListFormated_1">
      <item>HIDRO SERVIS KVARNER d.o.o.</item>
    </derivirana_varijabla>
  </DomainObject.Predmet.ProtuStrankaListFormated>
  <DomainObject.Predmet.ProtuStrankaListFormatedOIB>
    <izvorni_sadrzaj>
      <item>HIDRO SERVIS KVARNER d.o.o., OIB 06607334746</item>
    </izvorni_sadrzaj>
    <derivirana_varijabla naziv="DomainObject.Predmet.ProtuStrankaListFormatedOIB_1">
      <item>HIDRO SERVIS KVARNER d.o.o., OIB 06607334746</item>
    </derivirana_varijabla>
  </DomainObject.Predmet.ProtuStrankaListFormatedOIB>
  <DomainObject.Predmet.ProtuStrankaListFormatedWithAdress>
    <izvorni_sadrzaj>
      <item>HIDRO SERVIS KVARNER d.o.o., Zametskog korena 4, 51000 Rijeka</item>
    </izvorni_sadrzaj>
    <derivirana_varijabla naziv="DomainObject.Predmet.ProtuStrankaListFormatedWithAdress_1">
      <item>HIDRO SERVIS KVARNER d.o.o., Zametskog korena 4, 51000 Rijeka</item>
    </derivirana_varijabla>
  </DomainObject.Predmet.ProtuStrankaListFormatedWithAdress>
  <DomainObject.Predmet.ProtuStrankaListFormatedWithAdressOIB>
    <izvorni_sadrzaj>
      <item>HIDRO SERVIS KVARNER d.o.o., OIB 06607334746, Zametskog korena 4, 51000 Rijeka</item>
    </izvorni_sadrzaj>
    <derivirana_varijabla naziv="DomainObject.Predmet.ProtuStrankaListFormatedWithAdressOIB_1">
      <item>HIDRO SERVIS KVARNER d.o.o., OIB 06607334746, Zametskog korena 4, 51000 Rijeka</item>
    </derivirana_varijabla>
  </DomainObject.Predmet.ProtuStrankaListFormatedWithAdressOIB>
  <DomainObject.Predmet.ProtuStrankaListNazivFormated>
    <izvorni_sadrzaj>
      <item>HIDRO SERVIS KVARNER d.o.o.</item>
    </izvorni_sadrzaj>
    <derivirana_varijabla naziv="DomainObject.Predmet.ProtuStrankaListNazivFormated_1">
      <item>HIDRO SERVIS KVARNER d.o.o.</item>
    </derivirana_varijabla>
  </DomainObject.Predmet.ProtuStrankaListNazivFormated>
  <DomainObject.Predmet.ProtuStrankaListNazivFormatedOIB>
    <izvorni_sadrzaj>
      <item>HIDRO SERVIS KVARNER d.o.o., OIB 06607334746</item>
    </izvorni_sadrzaj>
    <derivirana_varijabla naziv="DomainObject.Predmet.ProtuStrankaListNazivFormatedOIB_1">
      <item>HIDRO SERVIS KVARNER d.o.o., OIB 06607334746</item>
    </derivirana_varijabla>
  </DomainObject.Predmet.ProtuStrankaListNazivFormatedOIB>
  <DomainObject.Predmet.OstaliListFormated>
    <izvorni_sadrzaj>
      <item>Igor Sušenj</item>
    </izvorni_sadrzaj>
    <derivirana_varijabla naziv="DomainObject.Predmet.OstaliListFormated_1">
      <item>Igor Sušenj</item>
    </derivirana_varijabla>
  </DomainObject.Predmet.OstaliListFormated>
  <DomainObject.Predmet.OstaliListFormatedOIB>
    <izvorni_sadrzaj>
      <item>Igor Sušenj, OIB 18429617622</item>
    </izvorni_sadrzaj>
    <derivirana_varijabla naziv="DomainObject.Predmet.OstaliListFormatedOIB_1">
      <item>Igor Sušenj, OIB 18429617622</item>
    </derivirana_varijabla>
  </DomainObject.Predmet.OstaliListFormatedOIB>
  <DomainObject.Predmet.OstaliListFormatedWithAdress>
    <izvorni_sadrzaj>
      <item>Igor Sušenj, Zametskog Korena 4, 51000 Rijeka</item>
    </izvorni_sadrzaj>
    <derivirana_varijabla naziv="DomainObject.Predmet.OstaliListFormatedWithAdress_1">
      <item>Igor Sušenj, Zametskog Korena 4, 51000 Rijeka</item>
    </derivirana_varijabla>
  </DomainObject.Predmet.OstaliListFormatedWithAdress>
  <DomainObject.Predmet.OstaliListFormatedWithAdressOIB>
    <izvorni_sadrzaj>
      <item>Igor Sušenj, OIB 18429617622, Zametskog Korena 4, 51000 Rijeka</item>
    </izvorni_sadrzaj>
    <derivirana_varijabla naziv="DomainObject.Predmet.OstaliListFormatedWithAdressOIB_1">
      <item>Igor Sušenj, OIB 18429617622, Zametskog Korena 4, 51000 Rijeka</item>
    </derivirana_varijabla>
  </DomainObject.Predmet.OstaliListFormatedWithAdressOIB>
  <DomainObject.Predmet.OstaliListNazivFormated>
    <izvorni_sadrzaj>
      <item>Igor Sušenj</item>
    </izvorni_sadrzaj>
    <derivirana_varijabla naziv="DomainObject.Predmet.OstaliListNazivFormated_1">
      <item>Igor Sušenj</item>
    </derivirana_varijabla>
  </DomainObject.Predmet.OstaliListNazivFormated>
  <DomainObject.Predmet.OstaliListNazivFormatedOIB>
    <izvorni_sadrzaj>
      <item>Igor Sušenj, OIB 18429617622</item>
    </izvorni_sadrzaj>
    <derivirana_varijabla naziv="DomainObject.Predmet.OstaliListNazivFormatedOIB_1">
      <item>Igor Sušenj, OIB 18429617622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HIDRO SERVIS KVARNER d.o.o.</izvorni_sadrzaj>
    <derivirana_varijabla naziv="DomainObject.Predmet.ProtustrankaIDrugi_1">HIDRO SERVIS KVARNER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HIDRO SERVIS KVARNER d.o.o., OIB 06607334746, Zametskog korena 4, 51000 Rijeka</izvorni_sadrzaj>
    <derivirana_varijabla naziv="DomainObject.Predmet.ProtustrankaIDrugiAdressOIB_1">HIDRO SERVIS KVARNER d.o.o., OIB 06607334746, Zametskog korena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St-2/2017-16</izvorni_sadrzaj>
    <derivirana_varijabla naziv="DomainObject.Predmet.OdlukaRjesenje.Oznaka_1">St-2/2017-16</derivirana_varijabla>
  </DomainObject.Predmet.OdlukaRjesenje.Oznaka>
  <DomainObject.Predmet.SudioniciListNaziv>
    <izvorni_sadrzaj>
      <item>FINA  Rijeka</item>
      <item>HIDRO SERVIS KVARNER d.o.o.</item>
      <item>Duško Koruga</item>
      <item>Igor Sušenj</item>
    </izvorni_sadrzaj>
    <derivirana_varijabla naziv="DomainObject.Predmet.SudioniciListNaziv_1">
      <item>FINA  Rijeka</item>
      <item>HIDRO SERVIS KVARNER d.o.o.</item>
      <item>Duško Koruga</item>
      <item>Igor Sušenj</item>
    </derivirana_varijabla>
  </DomainObject.Predmet.SudioniciListNaziv>
  <DomainObject.Predmet.SudioniciListAdressOIB>
    <izvorni_sadrzaj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izvorni_sadrzaj>
    <derivirana_varijabla naziv="DomainObject.Predmet.SudioniciListAdressOIB_1">
      <item>FINA  Rijeka, OIB 85821130368, Frana Kurelca 8,51000 Rijeka</item>
      <item>HIDRO SERVIS KVARNER d.o.o., OIB 06607334746, Zametskog korena 4,51000 Rijeka</item>
      <item>Duško Koruga, OIB 40565203589, Ilica 129,10000 Zagreb</item>
      <item>Igor Sušenj, OIB 18429617622, Zametskog Korena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06607334746</item>
      <item>, OIB 40565203589</item>
      <item>, OIB 18429617622</item>
    </izvorni_sadrzaj>
    <derivirana_varijabla naziv="DomainObject.Predmet.SudioniciListNazivOIB_1">
      <item>, OIB 85821130368</item>
      <item>, OIB 06607334746</item>
      <item>, OIB 40565203589</item>
      <item>, OIB 18429617622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0E8F4-A929-4F0F-8E1A-91B216EA4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3479</properties:Characters>
  <properties:Lines>90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2017-05-30T10:01:00Z</dcterms:created>
  <dc:creator>ksarlija</dc:creator>
  <cp:lastModifiedBy>Jasna Radulović</cp:lastModifiedBy>
  <cp:lastPrinted>2017-05-30T10:08:00Z</cp:lastPrinted>
  <dcterms:modified xmlns:xsi="http://www.w3.org/2001/XMLSchema-instance" xsi:type="dcterms:W3CDTF">2017-05-30T10:10:00Z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