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ec8c" w14:paraId="da0ec8c" w:rsidRDefault="00F621B5" w:rsidP="00F621B5" w:rsidR="00F621B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F621B5" w:rsidP="00F621B5" w:rsidR="00F621B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F621B5" w:rsidP="00F621B5" w:rsidR="00F621B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F621B5" w:rsidP="00F621B5" w:rsidR="00F621B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St-441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6</w:t>
      </w:r>
    </w:p>
    <w:p w:rsidRDefault="00F621B5" w:rsidP="00F621B5" w:rsidR="00F621B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F621B5" w:rsidP="00F621B5" w:rsidR="00F621B5" w:rsidRPr="000A3A0F">
      <w:pPr>
        <w:jc w:val="both"/>
        <w:rPr>
          <w:sz w:val="23"/>
          <w:szCs w:val="23"/>
        </w:rPr>
      </w:pPr>
    </w:p>
    <w:p w:rsidRDefault="00F621B5" w:rsidP="00F621B5" w:rsidR="00F621B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F621B5" w:rsidP="00F621B5" w:rsidR="00F621B5" w:rsidRPr="000A3A0F">
      <w:pPr>
        <w:rPr>
          <w:sz w:val="23"/>
          <w:szCs w:val="23"/>
        </w:rPr>
      </w:pPr>
    </w:p>
    <w:p w:rsidRDefault="00F621B5" w:rsidP="00F621B5" w:rsidR="00F621B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F621B5" w:rsidP="00F621B5" w:rsidR="00F621B5" w:rsidRPr="000A3A0F">
      <w:pPr>
        <w:rPr>
          <w:sz w:val="23"/>
          <w:szCs w:val="23"/>
        </w:rPr>
      </w:pPr>
    </w:p>
    <w:p w:rsidRDefault="00F621B5" w:rsidP="00F621B5" w:rsidR="00F621B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T.Z. I D.D. d.o.o., Umag, Babići, Zakinji 130, OIB: 07800905921, 28. travnja</w:t>
      </w:r>
      <w:r w:rsidRPr="00210D67">
        <w:rPr>
          <w:sz w:val="23"/>
          <w:szCs w:val="23"/>
        </w:rPr>
        <w:t xml:space="preserve"> 2016.</w:t>
      </w:r>
      <w:r w:rsidRPr="000A3A0F">
        <w:rPr>
          <w:sz w:val="23"/>
          <w:szCs w:val="23"/>
        </w:rPr>
        <w:t xml:space="preserve"> </w:t>
      </w:r>
    </w:p>
    <w:p w:rsidRDefault="00F621B5" w:rsidP="00F621B5" w:rsidR="00F621B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F621B5" w:rsidP="00F621B5" w:rsidR="00F621B5" w:rsidRPr="000A3A0F">
      <w:pPr>
        <w:jc w:val="both"/>
        <w:rPr>
          <w:sz w:val="23"/>
          <w:szCs w:val="23"/>
        </w:rPr>
      </w:pPr>
    </w:p>
    <w:p w:rsidRDefault="00F621B5" w:rsidP="00F621B5" w:rsidR="00F621B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T.Z. I D.D. d.o.o., Umag, Babići, Zakinji 130, OIB: 07800905921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441-16</w:t>
      </w:r>
      <w:r w:rsidRPr="000A3A0F">
        <w:rPr>
          <w:bCs w:val="false"/>
          <w:sz w:val="23"/>
          <w:szCs w:val="23"/>
        </w:rPr>
        <w:t xml:space="preserve">.  </w:t>
      </w:r>
    </w:p>
    <w:p w:rsidRDefault="00F621B5" w:rsidP="00F621B5" w:rsidR="00F621B5" w:rsidRPr="000A3A0F">
      <w:pPr>
        <w:jc w:val="both"/>
        <w:rPr>
          <w:sz w:val="23"/>
          <w:szCs w:val="23"/>
        </w:rPr>
      </w:pPr>
    </w:p>
    <w:p w:rsidRDefault="00F621B5" w:rsidP="00F621B5" w:rsidR="00F621B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F621B5" w:rsidP="00F621B5" w:rsidR="00F621B5" w:rsidRPr="000A3A0F">
      <w:pPr>
        <w:jc w:val="both"/>
        <w:rPr>
          <w:bCs w:val="false"/>
          <w:sz w:val="23"/>
          <w:szCs w:val="23"/>
        </w:rPr>
      </w:pPr>
    </w:p>
    <w:p w:rsidRDefault="00F621B5" w:rsidP="00F621B5" w:rsidR="00F621B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F621B5" w:rsidP="00F621B5" w:rsidR="00F621B5" w:rsidRPr="000A3A0F">
      <w:pPr>
        <w:jc w:val="both"/>
        <w:rPr>
          <w:sz w:val="23"/>
          <w:szCs w:val="23"/>
          <w:lang w:val="pl-PL"/>
        </w:rPr>
      </w:pPr>
    </w:p>
    <w:p w:rsidRDefault="00F621B5" w:rsidP="00F621B5" w:rsidR="00F621B5" w:rsidRPr="0095661D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Pr="0095661D">
        <w:rPr>
          <w:sz w:val="23"/>
          <w:szCs w:val="23"/>
          <w:lang w:val="pl-PL"/>
        </w:rPr>
        <w:t xml:space="preserve">pretpostavki za otvaranje stečajnog postupka nad dužnikom, na koje su za dužnika pristupili zakonski zastupnici Davor Damiani i Zikret Turbić, prema čijoj izjavi dužnik nema </w:t>
      </w:r>
      <w:r w:rsidR="0095661D" w:rsidRPr="0095661D">
        <w:rPr>
          <w:sz w:val="23"/>
          <w:szCs w:val="23"/>
          <w:lang w:val="pl-PL"/>
        </w:rPr>
        <w:t>evidentirane nikakve</w:t>
      </w:r>
      <w:r w:rsidRPr="0095661D">
        <w:rPr>
          <w:sz w:val="23"/>
          <w:szCs w:val="23"/>
          <w:lang w:val="pl-PL"/>
        </w:rPr>
        <w:t xml:space="preserve"> imovine.</w:t>
      </w:r>
    </w:p>
    <w:p w:rsidRDefault="00F621B5" w:rsidP="00F621B5" w:rsidR="00F621B5" w:rsidRPr="0095661D">
      <w:pPr>
        <w:ind w:firstLine="708"/>
        <w:jc w:val="both"/>
        <w:rPr>
          <w:sz w:val="23"/>
          <w:szCs w:val="23"/>
        </w:rPr>
      </w:pPr>
      <w:r w:rsidRPr="0095661D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95661D" w:rsidRPr="0095661D">
        <w:rPr>
          <w:sz w:val="23"/>
          <w:szCs w:val="23"/>
        </w:rPr>
        <w:t>684</w:t>
      </w:r>
      <w:r w:rsidRPr="0095661D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F621B5" w:rsidP="00F621B5" w:rsidR="00F621B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F621B5" w:rsidP="00F621B5" w:rsidR="00F621B5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je iz iskaza zakonskog zastupnika dužnika utvrđeno da </w:t>
      </w:r>
      <w:r w:rsidR="0095661D">
        <w:rPr>
          <w:sz w:val="23"/>
          <w:szCs w:val="23"/>
        </w:rPr>
        <w:t>dužnik nema imovine iz koje bi se mogli namiriti troškovi</w:t>
      </w:r>
      <w:r>
        <w:rPr>
          <w:sz w:val="23"/>
          <w:szCs w:val="23"/>
        </w:rPr>
        <w:t xml:space="preserve"> postupka, to je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F621B5" w:rsidP="00F621B5" w:rsidR="00F621B5" w:rsidRPr="000A3A0F">
      <w:pPr>
        <w:rPr>
          <w:sz w:val="23"/>
          <w:szCs w:val="23"/>
        </w:rPr>
      </w:pPr>
    </w:p>
    <w:p w:rsidRDefault="00F621B5" w:rsidP="00F621B5" w:rsidR="00F621B5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>
        <w:rPr>
          <w:sz w:val="23"/>
          <w:szCs w:val="23"/>
        </w:rPr>
        <w:t>28. travnja</w:t>
      </w:r>
      <w:r w:rsidRPr="00210D67">
        <w:rPr>
          <w:sz w:val="23"/>
          <w:szCs w:val="23"/>
        </w:rPr>
        <w:t xml:space="preserve"> 2016.</w:t>
      </w:r>
    </w:p>
    <w:p w:rsidRDefault="00F621B5" w:rsidP="00F621B5" w:rsidR="00F621B5">
      <w:pPr>
        <w:ind w:firstLine="720" w:left="2880"/>
        <w:jc w:val="both"/>
        <w:rPr>
          <w:sz w:val="23"/>
          <w:szCs w:val="23"/>
        </w:rPr>
      </w:pPr>
    </w:p>
    <w:p w:rsidRDefault="00F621B5" w:rsidP="00F621B5" w:rsidR="00F621B5" w:rsidRPr="000A3A0F">
      <w:pPr>
        <w:ind w:firstLine="720" w:left="2880"/>
        <w:jc w:val="both"/>
        <w:rPr>
          <w:sz w:val="23"/>
          <w:szCs w:val="23"/>
        </w:rPr>
      </w:pPr>
    </w:p>
    <w:p w:rsidRDefault="00F621B5" w:rsidP="00F621B5" w:rsidR="00F621B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F621B5" w:rsidP="00F621B5" w:rsidR="00F621B5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F621B5" w:rsidP="00F621B5" w:rsidR="00F621B5" w:rsidRPr="000A3A0F">
      <w:pPr>
        <w:jc w:val="both"/>
        <w:rPr>
          <w:sz w:val="23"/>
          <w:szCs w:val="23"/>
        </w:rPr>
      </w:pPr>
    </w:p>
    <w:p w:rsidRDefault="00F621B5" w:rsidP="00F621B5" w:rsidR="00F621B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F621B5" w:rsidP="00F621B5" w:rsidR="00F621B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621B5" w:rsidP="00F621B5" w:rsidR="00F621B5" w:rsidRPr="00D95430"/>
    <w:p w:rsidRDefault="00F621B5" w:rsidP="00F621B5" w:rsidR="00F621B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F621B5" w:rsidP="00F621B5" w:rsidR="00F621B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>28. travnja 2016</w:t>
      </w:r>
      <w:r w:rsidRPr="00FC7B8B">
        <w:rPr>
          <w:sz w:val="23"/>
          <w:szCs w:val="23"/>
        </w:rPr>
        <w:t>. (čl. 132. st. 3. SZ-a)</w:t>
      </w:r>
    </w:p>
    <w:p w:rsidRDefault="00F621B5" w:rsidP="00F621B5" w:rsidR="00F621B5">
      <w:pPr>
        <w:jc w:val="both"/>
      </w:pPr>
    </w:p>
    <w:p w:rsidRDefault="00F621B5" w:rsidP="00F621B5" w:rsidR="00F621B5" w:rsidRPr="00D95430">
      <w:pPr>
        <w:ind w:left="360"/>
        <w:jc w:val="both"/>
      </w:pPr>
    </w:p>
    <w:p w:rsidRDefault="00F621B5" w:rsidP="00F621B5" w:rsidR="00F621B5" w:rsidRPr="00D95430">
      <w:pPr>
        <w:jc w:val="both"/>
      </w:pPr>
    </w:p>
    <w:p w:rsidRDefault="00F621B5" w:rsidP="00F621B5" w:rsidR="00F621B5"/>
    <w:p w:rsidRDefault="00F621B5" w:rsidP="00F621B5" w:rsidR="00F621B5"/>
    <w:p w:rsidRDefault="00F621B5" w:rsidP="00F621B5" w:rsidR="00F621B5"/>
    <w:p w:rsidRDefault="00F621B5" w:rsidP="00F621B5" w:rsidR="00F621B5"/>
    <w:p w:rsidRDefault="006C463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1B5" w:rsidP="00F621B5" w:rsidR="00F621B5">
      <w:r>
        <w:separator/>
      </w:r>
    </w:p>
  </w:endnote>
  <w:endnote w:id="0" w:type="continuationSeparator">
    <w:p w:rsidRDefault="00F621B5" w:rsidP="00F621B5" w:rsidR="00F62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1B5" w:rsidP="00F621B5" w:rsidR="00F621B5">
      <w:r>
        <w:separator/>
      </w:r>
    </w:p>
  </w:footnote>
  <w:footnote w:id="0" w:type="continuationSeparator">
    <w:p w:rsidRDefault="00F621B5" w:rsidP="00F621B5" w:rsidR="00F62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95661D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463B">
          <w:rPr>
            <w:noProof/>
          </w:rPr>
          <w:t>2</w:t>
        </w:r>
        <w:r>
          <w:fldChar w:fldCharType="end"/>
        </w:r>
        <w:r>
          <w:tab/>
        </w:r>
        <w:r w:rsidR="00F621B5">
          <w:rPr>
            <w:sz w:val="23"/>
            <w:szCs w:val="23"/>
          </w:rPr>
          <w:t>Posl.br.: 2 St-441</w:t>
        </w:r>
        <w:r w:rsidR="00F621B5" w:rsidRPr="00210D67">
          <w:rPr>
            <w:sz w:val="23"/>
            <w:szCs w:val="23"/>
          </w:rPr>
          <w:t>/1</w:t>
        </w:r>
        <w:r w:rsidR="00F621B5">
          <w:rPr>
            <w:sz w:val="23"/>
            <w:szCs w:val="23"/>
          </w:rPr>
          <w:t>6</w:t>
        </w:r>
        <w:r w:rsidR="00F621B5" w:rsidRPr="00210D67">
          <w:rPr>
            <w:sz w:val="23"/>
            <w:szCs w:val="23"/>
          </w:rPr>
          <w:t>-</w:t>
        </w:r>
        <w:r w:rsidR="00F621B5">
          <w:rPr>
            <w:sz w:val="23"/>
            <w:szCs w:val="23"/>
          </w:rPr>
          <w:t>6</w:t>
        </w:r>
      </w:p>
    </w:sdtContent>
  </w:sdt>
  <w:p w:rsidRDefault="006C463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61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21B5"/>
    <w:rsid w:val="00554328"/>
    <w:rsid w:val="006C463B"/>
    <w:rsid w:val="0095661D"/>
    <w:rsid w:val="00985388"/>
    <w:rsid w:val="00AF5F18"/>
    <w:rsid w:val="00F6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1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21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21B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1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21B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2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21B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63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63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63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63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21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21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21B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1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21B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2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21B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63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63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63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63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T.Z. I D.D. d.o.o. UMAG</izvorni_sadrzaj>
    <derivirana_varijabla naziv="DomainObject.Predmet.ProtustrankaFormated_1">  T.Z. I D.D. d.o.o. UMAG</derivirana_varijabla>
  </DomainObject.Predmet.ProtustrankaFormated>
  <DomainObject.Predmet.ProtustrankaFormatedOIB>
    <izvorni_sadrzaj>  T.Z. I D.D. d.o.o. UMAG, OIB 07800905921</izvorni_sadrzaj>
    <derivirana_varijabla naziv="DomainObject.Predmet.ProtustrankaFormatedOIB_1">  T.Z. I D.D. d.o.o. UMAG, OIB 07800905921</derivirana_varijabla>
  </DomainObject.Predmet.ProtustrankaFormatedOIB>
  <DomainObject.Predmet.ProtustrankaFormatedWithAdress>
    <izvorni_sadrzaj> T.Z. I D.D. d.o.o. UMAG, Babići, Zakinji 130, 52470 Umag</izvorni_sadrzaj>
    <derivirana_varijabla naziv="DomainObject.Predmet.ProtustrankaFormatedWithAdress_1"> T.Z. I D.D. d.o.o. UMAG, Babići, Zakinji 130, 52470 Umag</derivirana_varijabla>
  </DomainObject.Predmet.ProtustrankaFormatedWithAdress>
  <DomainObject.Predmet.ProtustrankaFormatedWithAdressOIB>
    <izvorni_sadrzaj> T.Z. I D.D. d.o.o. UMAG, OIB 07800905921, Babići, Zakinji 130, 52470 Umag</izvorni_sadrzaj>
    <derivirana_varijabla naziv="DomainObject.Predmet.ProtustrankaFormatedWithAdressOIB_1"> T.Z. I D.D. d.o.o. UMAG, OIB 07800905921, Babići, Zakinji 130, 52470 Umag</derivirana_varijabla>
  </DomainObject.Predmet.ProtustrankaFormatedWithAdressOIB>
  <DomainObject.Predmet.ProtustrankaWithAdress>
    <izvorni_sadrzaj>T.Z. I D.D. d.o.o. UMAG Babići, Zakinji 130, 52470 Umag</izvorni_sadrzaj>
    <derivirana_varijabla naziv="DomainObject.Predmet.ProtustrankaWithAdress_1">T.Z. I D.D. d.o.o. UMAG Babići, Zakinji 130, 52470 Umag</derivirana_varijabla>
  </DomainObject.Predmet.ProtustrankaWithAdress>
  <DomainObject.Predmet.ProtustrankaWithAdressOIB>
    <izvorni_sadrzaj>T.Z. I D.D. d.o.o. UMAG, OIB 07800905921, Babići, Zakinji 130, 52470 Umag</izvorni_sadrzaj>
    <derivirana_varijabla naziv="DomainObject.Predmet.ProtustrankaWithAdressOIB_1">T.Z. I D.D. d.o.o. UMAG, OIB 07800905921, Babići, Zakinji 130, 52470 Umag</derivirana_varijabla>
  </DomainObject.Predmet.ProtustrankaWithAdressOIB>
  <DomainObject.Predmet.ProtustrankaNazivFormated>
    <izvorni_sadrzaj>T.Z. I D.D. d.o.o. UMAG</izvorni_sadrzaj>
    <derivirana_varijabla naziv="DomainObject.Predmet.ProtustrankaNazivFormated_1">T.Z. I D.D. d.o.o. UMAG</derivirana_varijabla>
  </DomainObject.Predmet.ProtustrankaNazivFormated>
  <DomainObject.Predmet.ProtustrankaNazivFormatedOIB>
    <izvorni_sadrzaj>T.Z. I D.D. d.o.o. UMAG, OIB 07800905921</izvorni_sadrzaj>
    <derivirana_varijabla naziv="DomainObject.Predmet.ProtustrankaNazivFormatedOIB_1">T.Z. I D.D. d.o.o. UMAG, OIB 07800905921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56299.86</izvorni_sadrzaj>
    <derivirana_varijabla naziv="DomainObject.Predmet.TrenutnaVrijednost_1">56299.86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T.Z. I D.D. d.o.o. UMAG</item>
    </izvorni_sadrzaj>
    <derivirana_varijabla naziv="DomainObject.Predmet.ProtuStrankaListFormated_1">
      <item>T.Z. I D.D. d.o.o. UMAG</item>
    </derivirana_varijabla>
  </DomainObject.Predmet.ProtuStrankaListFormated>
  <DomainObject.Predmet.ProtuStrankaListFormatedOIB>
    <izvorni_sadrzaj>
      <item>T.Z. I D.D. d.o.o. UMAG, OIB 07800905921</item>
    </izvorni_sadrzaj>
    <derivirana_varijabla naziv="DomainObject.Predmet.ProtuStrankaListFormatedOIB_1">
      <item>T.Z. I D.D. d.o.o. UMAG, OIB 07800905921</item>
    </derivirana_varijabla>
  </DomainObject.Predmet.ProtuStrankaListFormatedOIB>
  <DomainObject.Predmet.ProtuStrankaListFormatedWithAdress>
    <izvorni_sadrzaj>
      <item>T.Z. I D.D. d.o.o. UMAG, Babići, Zakinji 130, 52470 Umag</item>
    </izvorni_sadrzaj>
    <derivirana_varijabla naziv="DomainObject.Predmet.ProtuStrankaListFormatedWithAdress_1">
      <item>T.Z. I D.D. d.o.o. UMAG, Babići, Zakinji 130, 52470 Umag</item>
    </derivirana_varijabla>
  </DomainObject.Predmet.ProtuStrankaListFormatedWithAdress>
  <DomainObject.Predmet.ProtuStrankaListFormatedWithAdressOIB>
    <izvorni_sadrzaj>
      <item>T.Z. I D.D. d.o.o. UMAG, OIB 07800905921, Babići, Zakinji 130, 52470 Umag</item>
    </izvorni_sadrzaj>
    <derivirana_varijabla naziv="DomainObject.Predmet.ProtuStrankaListFormatedWithAdressOIB_1">
      <item>T.Z. I D.D. d.o.o. UMAG, OIB 07800905921, Babići, Zakinji 130, 52470 Umag</item>
    </derivirana_varijabla>
  </DomainObject.Predmet.ProtuStrankaListFormatedWithAdressOIB>
  <DomainObject.Predmet.ProtuStrankaListNazivFormated>
    <izvorni_sadrzaj>
      <item>T.Z. I D.D. d.o.o. UMAG</item>
    </izvorni_sadrzaj>
    <derivirana_varijabla naziv="DomainObject.Predmet.ProtuStrankaListNazivFormated_1">
      <item>T.Z. I D.D. d.o.o. UMAG</item>
    </derivirana_varijabla>
  </DomainObject.Predmet.ProtuStrankaListNazivFormated>
  <DomainObject.Predmet.ProtuStrankaListNazivFormatedOIB>
    <izvorni_sadrzaj>
      <item>T.Z. I D.D. d.o.o. UMAG, OIB 07800905921</item>
    </izvorni_sadrzaj>
    <derivirana_varijabla naziv="DomainObject.Predmet.ProtuStrankaListNazivFormatedOIB_1">
      <item>T.Z. I D.D. d.o.o. UMAG, OIB 07800905921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T.Z. I D.D. d.o.o. UMAG</izvorni_sadrzaj>
    <derivirana_varijabla naziv="DomainObject.Predmet.ProtustrankaIDrugi_1">T.Z. I D.D.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T.Z. I D.D. d.o.o. UMAG, OIB 07800905921, Babići, Zakinji 130, 52470 Umag</izvorni_sadrzaj>
    <derivirana_varijabla naziv="DomainObject.Predmet.ProtustrankaIDrugiAdressOIB_1">T.Z. I D.D. d.o.o. UMAG, OIB 07800905921, Babići, Zakinji 130,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T.Z. I D.D. d.o.o. UMAG</item>
    </izvorni_sadrzaj>
    <derivirana_varijabla naziv="DomainObject.Predmet.SudioniciListNaziv_1">
      <item>FINANCIJSKA AGENCIJA, RC RIJEKA, PODRUŽNICA PULA, PULA</item>
      <item>T.Z. I D.D.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T.Z. I D.D. d.o.o. UMAG, OIB 07800905921, Babići, Zakinji 130,52470 Umag</item>
    </izvorni_sadrzaj>
    <derivirana_varijabla naziv="DomainObject.Predmet.SudioniciListAdressOIB_1">
      <item>FINANCIJSKA AGENCIJA, RC RIJEKA, PODRUŽNICA PULA, PULA, OIB 85821130368, Giardini 5,52100 Pula</item>
      <item>T.Z. I D.D. d.o.o. UMAG, OIB 07800905921, Babići, Zakinji 130,52470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07800905921</item>
    </izvorni_sadrzaj>
    <derivirana_varijabla naziv="DomainObject.Predmet.SudioniciListNazivOIB_1">
      <item>, OIB 85821130368</item>
      <item>, OIB 07800905921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2310</properties:Characters>
  <properties:Lines>63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2016-04-28T08:20:00Z</dcterms:created>
  <dc:creator>Jasmina Matika</dc:creator>
  <cp:lastModifiedBy>Jasmina Matika</cp:lastModifiedBy>
  <dcterms:modified xmlns:xsi="http://www.w3.org/2001/XMLSchema-instance" xsi:type="dcterms:W3CDTF">2016-04-28T09:46:00Z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