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b11f" w14:paraId="6cdb11f" w:rsidRDefault="00AE649C" w:rsidP="00AA58A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A75A1" w:rsidP="00AA58A3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A58A3">
        <w:t>REPUBLIKA HRVATSKA</w:t>
      </w:r>
    </w:p>
    <w:p w:rsidRDefault="00AA58A3" w:rsidP="00AA58A3" w:rsidR="00AA58A3" w:rsidRPr="00B76F3C">
      <w:pPr>
        <w:pStyle w:val="SudNaziv"/>
      </w:pPr>
      <w:r>
        <w:t>TRGOVAČKI SUD U VARAŽDINU</w:t>
      </w:r>
    </w:p>
    <w:p w:rsidRDefault="00EA1C6D" w:rsidP="00AA58A3" w:rsidR="00AE649C" w:rsidRPr="00B76F3C">
      <w:pPr>
        <w:pStyle w:val="SudSjedite"/>
      </w:pPr>
      <w:r>
        <w:tab/>
      </w:r>
    </w:p>
    <w:p w:rsidRDefault="00AA58A3" w:rsidP="00AA58A3" w:rsidR="00AA58A3">
      <w:pPr>
        <w:spacing w:after="0"/>
        <w:jc w:val="center"/>
      </w:pPr>
    </w:p>
    <w:p w:rsidRDefault="00AA58A3" w:rsidP="00AA58A3" w:rsidR="00AA58A3">
      <w:pPr>
        <w:spacing w:after="0"/>
        <w:jc w:val="center"/>
      </w:pPr>
    </w:p>
    <w:p w:rsidRDefault="00AA58A3" w:rsidP="00AA58A3" w:rsidR="00AA58A3">
      <w:pPr>
        <w:spacing w:after="0"/>
        <w:jc w:val="center"/>
      </w:pPr>
    </w:p>
    <w:p w:rsidRDefault="00AA58A3" w:rsidP="00AA58A3" w:rsidR="00AA58A3">
      <w:pPr>
        <w:spacing w:after="0"/>
        <w:jc w:val="center"/>
      </w:pPr>
    </w:p>
    <w:p w:rsidRDefault="00AA58A3" w:rsidP="00AA58A3" w:rsidR="00AA58A3">
      <w:pPr>
        <w:spacing w:after="0"/>
      </w:pPr>
      <w:r>
        <w:t xml:space="preserve">                                        U  I M E  R E P U B L I K E  H R V A T S K E</w:t>
      </w:r>
    </w:p>
    <w:p w:rsidRDefault="00AA58A3" w:rsidP="00AA58A3" w:rsidR="00AA58A3">
      <w:pPr>
        <w:spacing w:after="0"/>
      </w:pPr>
    </w:p>
    <w:p w:rsidRDefault="00AA58A3" w:rsidP="00AA58A3" w:rsidR="00AA58A3">
      <w:pPr>
        <w:spacing w:after="0"/>
        <w:jc w:val="center"/>
      </w:pPr>
      <w:r>
        <w:t>R J E Š E NJ E</w:t>
      </w:r>
    </w:p>
    <w:p w:rsidRDefault="00AA58A3" w:rsidP="00AA58A3" w:rsidR="00AA58A3">
      <w:pPr>
        <w:spacing w:after="0"/>
      </w:pPr>
    </w:p>
    <w:p w:rsidRDefault="00AA58A3" w:rsidP="00AA58A3" w:rsidR="00AA58A3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PROIZVODNO TRGOVAČKA ZADRUGA MONDIŠ za proizvodnju, trgovinu i usluge, Novigrad Podravski, Gajeva 18, OIB: 27687250290, dana 8. travnja 2016., </w:t>
      </w:r>
    </w:p>
    <w:p w:rsidRDefault="00AA58A3" w:rsidP="00AA58A3" w:rsidR="00AA58A3">
      <w:pPr>
        <w:spacing w:after="0"/>
        <w:jc w:val="both"/>
      </w:pPr>
    </w:p>
    <w:p w:rsidRDefault="00AA58A3" w:rsidP="00AA58A3" w:rsidR="00AA58A3">
      <w:pPr>
        <w:spacing w:after="0"/>
        <w:jc w:val="center"/>
      </w:pPr>
      <w:r>
        <w:t>r i j e š i o  j e</w:t>
      </w:r>
    </w:p>
    <w:p w:rsidRDefault="00AA58A3" w:rsidP="00AA58A3" w:rsidR="00AA58A3">
      <w:pPr>
        <w:spacing w:after="0"/>
      </w:pPr>
    </w:p>
    <w:p w:rsidRDefault="00AA58A3" w:rsidP="00AA58A3" w:rsidR="00AA58A3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PROIZVODNO TRGOVAČKA ZADRUGA MONDIŠ za proizvodnju, trgovinu i usluge, Novigrad Podravski, Gajeva 18, OIB: 27687250290, s danom 8. travnja 2016. u 12,30 sati.</w:t>
      </w:r>
    </w:p>
    <w:p w:rsidRDefault="00AA58A3" w:rsidP="00AA58A3" w:rsidR="00AA58A3">
      <w:pPr>
        <w:spacing w:after="0"/>
        <w:ind w:hanging="705" w:left="1413"/>
        <w:jc w:val="both"/>
      </w:pPr>
    </w:p>
    <w:p w:rsidRDefault="00AA58A3" w:rsidP="00AA58A3" w:rsidR="00AA58A3">
      <w:pPr>
        <w:spacing w:after="0"/>
        <w:ind w:hanging="708" w:left="1413"/>
        <w:jc w:val="both"/>
        <w:rPr>
          <w:szCs w:val="20"/>
        </w:rPr>
      </w:pPr>
      <w:r>
        <w:t>II</w:t>
      </w:r>
      <w:r>
        <w:tab/>
        <w:t>Zaključuje se stečajni postupak nad stečajnim dužnikom PROIZVODNO TRGOVAČKA ZADRUGA MONDIŠ za proizvodnju, trgovinu i usluge, Novigrad Podravski, Gajeva 18, OIB: 27687250290.</w:t>
      </w:r>
    </w:p>
    <w:p w:rsidRDefault="00AA58A3" w:rsidP="00AA58A3" w:rsidR="00AA58A3">
      <w:pPr>
        <w:spacing w:after="0"/>
        <w:ind w:hanging="708" w:left="1413"/>
        <w:jc w:val="both"/>
      </w:pPr>
    </w:p>
    <w:p w:rsidRDefault="00AA58A3" w:rsidP="00AA58A3" w:rsidR="00AA58A3">
      <w:pPr>
        <w:spacing w:after="0"/>
        <w:ind w:hanging="705" w:left="1410"/>
        <w:jc w:val="both"/>
      </w:pPr>
      <w:r>
        <w:t>III</w:t>
      </w:r>
      <w:r>
        <w:tab/>
        <w:t>Za stečajnog upravitelja imenuje se Berislav Maksimović iz Hrašćice, Braće Radića 1, OIB: 57300759557.</w:t>
      </w:r>
    </w:p>
    <w:p w:rsidRDefault="00AA58A3" w:rsidP="00AA58A3" w:rsidR="00AA58A3">
      <w:pPr>
        <w:spacing w:after="0"/>
        <w:ind w:hanging="705" w:left="1410"/>
        <w:jc w:val="both"/>
      </w:pPr>
    </w:p>
    <w:p w:rsidRDefault="00AA58A3" w:rsidP="00AA58A3" w:rsidR="00AA58A3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AA58A3" w:rsidP="00AA58A3" w:rsidR="00AA58A3">
      <w:pPr>
        <w:spacing w:after="0"/>
        <w:jc w:val="both"/>
      </w:pPr>
    </w:p>
    <w:p w:rsidRDefault="00AA58A3" w:rsidP="00AA58A3" w:rsidR="00AA58A3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PROIZVODNO TRGOVAČKA ZADRUGA MONDIŠ za proizvodnju, trgovinu i usluge, Novigrad Podravski, Gajeva 18, OIB: 27687250290, bit će brisan iz sudskog registra.</w:t>
      </w:r>
    </w:p>
    <w:p w:rsidRDefault="00AA58A3" w:rsidP="00AA58A3" w:rsidR="00AA58A3">
      <w:pPr>
        <w:spacing w:after="0"/>
        <w:jc w:val="center"/>
      </w:pPr>
    </w:p>
    <w:p w:rsidRDefault="00AA58A3" w:rsidP="00AA58A3" w:rsidR="00AA58A3">
      <w:pPr>
        <w:spacing w:after="0"/>
        <w:jc w:val="center"/>
      </w:pPr>
      <w:r>
        <w:t>Obrazloženje</w:t>
      </w:r>
    </w:p>
    <w:p w:rsidRDefault="00AA58A3" w:rsidP="00AA58A3" w:rsidR="00AA58A3">
      <w:pPr>
        <w:spacing w:after="0"/>
      </w:pPr>
    </w:p>
    <w:p w:rsidRDefault="00AA58A3" w:rsidP="00AA58A3" w:rsidR="00AA58A3">
      <w:pPr>
        <w:spacing w:after="0"/>
        <w:jc w:val="both"/>
      </w:pPr>
      <w:r>
        <w:tab/>
        <w:t xml:space="preserve">Predlagatelj Financijska agencija Regionalni centar Zagreb, Podružnica Varaždin je dana 18. studenoga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AA58A3" w:rsidP="00AA58A3" w:rsidR="00AA58A3">
      <w:pPr>
        <w:spacing w:after="0"/>
      </w:pPr>
    </w:p>
    <w:p w:rsidRDefault="00AA58A3" w:rsidP="00AA58A3" w:rsidR="00AA58A3">
      <w:pPr>
        <w:spacing w:after="0"/>
        <w:jc w:val="both"/>
      </w:pPr>
      <w:r>
        <w:tab/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AA58A3" w:rsidP="00AA58A3" w:rsidR="00AA58A3">
      <w:pPr>
        <w:spacing w:after="0"/>
      </w:pPr>
    </w:p>
    <w:p w:rsidRDefault="00AA58A3" w:rsidP="00AA58A3" w:rsidR="00AA58A3">
      <w:pPr>
        <w:spacing w:after="0"/>
        <w:jc w:val="center"/>
      </w:pPr>
      <w:r>
        <w:t>U Varaždinu 8. travnja 2016.</w:t>
      </w:r>
    </w:p>
    <w:p w:rsidRDefault="00AA58A3" w:rsidP="00AA58A3" w:rsidR="00AA58A3">
      <w:pPr>
        <w:spacing w:after="0"/>
        <w:jc w:val="center"/>
      </w:pPr>
    </w:p>
    <w:p w:rsidRDefault="00AA58A3" w:rsidP="00AA58A3" w:rsidR="00AA58A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AA58A3" w:rsidP="00AA58A3" w:rsidR="00AA58A3">
      <w:pPr>
        <w:spacing w:after="0"/>
      </w:pPr>
    </w:p>
    <w:p w:rsidRDefault="00AA58A3" w:rsidP="00AA58A3" w:rsidR="00AA58A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Marija Levanić-Škerbić</w:t>
      </w:r>
    </w:p>
    <w:p w:rsidRDefault="00AA58A3" w:rsidP="00AA58A3" w:rsidR="00AA58A3">
      <w:pPr>
        <w:spacing w:after="0"/>
      </w:pPr>
    </w:p>
    <w:p w:rsidRDefault="00AA58A3" w:rsidP="00AA58A3" w:rsidR="00AA58A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</w:r>
    </w:p>
    <w:p w:rsidRDefault="00AA58A3" w:rsidP="00AA58A3" w:rsidR="00AA58A3">
      <w:pPr>
        <w:spacing w:after="0"/>
        <w:ind w:firstLine="708"/>
      </w:pPr>
      <w:r>
        <w:t>Uputa o pravnom lijeku:</w:t>
      </w:r>
    </w:p>
    <w:p w:rsidRDefault="00AA58A3" w:rsidP="00AA58A3" w:rsidR="00AA58A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AA58A3" w:rsidP="00AA58A3" w:rsidR="00AA58A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A58A3" w:rsidP="00AA58A3" w:rsidR="00AA58A3">
      <w:pPr>
        <w:spacing w:after="0"/>
      </w:pPr>
    </w:p>
    <w:p w:rsidRDefault="00AA58A3" w:rsidP="00AA58A3" w:rsidR="00AA58A3">
      <w:pPr>
        <w:spacing w:after="0"/>
      </w:pPr>
    </w:p>
    <w:p w:rsidRDefault="00AA58A3" w:rsidP="00AA58A3" w:rsidR="00AA58A3">
      <w:pPr>
        <w:spacing w:after="0"/>
      </w:pPr>
      <w:r>
        <w:t>DNA:</w:t>
      </w:r>
    </w:p>
    <w:p w:rsidRDefault="00AA58A3" w:rsidP="00AA58A3" w:rsidR="00AA58A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AA58A3" w:rsidP="00AA58A3" w:rsidR="00AA58A3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AA58A3" w:rsidP="00AA58A3" w:rsidR="00AA58A3">
      <w:pPr>
        <w:numPr>
          <w:ilvl w:val="0"/>
          <w:numId w:val="47"/>
        </w:numPr>
        <w:spacing w:after="0"/>
      </w:pPr>
      <w:r>
        <w:t>Dužnik PROIZVODNO TRGOVAČKA ZADRUGA MONDIŠ za proizvodnju, trgovinu i usluge, Novigrad Podravski, Gajeva 18</w:t>
      </w:r>
    </w:p>
    <w:p w:rsidRDefault="00AA58A3" w:rsidP="00AA58A3" w:rsidR="00AA58A3">
      <w:pPr>
        <w:numPr>
          <w:ilvl w:val="0"/>
          <w:numId w:val="47"/>
        </w:numPr>
        <w:spacing w:after="0"/>
      </w:pPr>
      <w:r>
        <w:t>Osoba ovlaštena za zastupanje Srećko Zubić, Gajeva 18, 48 325 Novigrad Podravski.</w:t>
      </w:r>
    </w:p>
    <w:p w:rsidRDefault="00AA58A3" w:rsidP="00AA58A3" w:rsidR="00AA58A3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AA58A3" w:rsidP="00AA58A3" w:rsidR="00AA58A3">
      <w:pPr>
        <w:numPr>
          <w:ilvl w:val="0"/>
          <w:numId w:val="47"/>
        </w:numPr>
        <w:spacing w:after="0"/>
      </w:pPr>
      <w:r>
        <w:t>Ministarstvo financija, Porezna uprava, Područni ured Koprivnica</w:t>
      </w:r>
    </w:p>
    <w:p w:rsidRDefault="00AA58A3" w:rsidP="00AA58A3" w:rsidR="00AA58A3">
      <w:pPr>
        <w:numPr>
          <w:ilvl w:val="0"/>
          <w:numId w:val="47"/>
        </w:numPr>
        <w:spacing w:after="0"/>
      </w:pPr>
      <w:r>
        <w:t>Stečajni upravitelj Berislav Maksimović iz Hrašćice, Braće Radića 1</w:t>
      </w:r>
    </w:p>
    <w:p w:rsidRDefault="00AA58A3" w:rsidP="00AA58A3" w:rsidR="00AA58A3">
      <w:pPr>
        <w:numPr>
          <w:ilvl w:val="0"/>
          <w:numId w:val="47"/>
        </w:numPr>
        <w:spacing w:after="0"/>
      </w:pPr>
      <w:r>
        <w:t>e- Oglasna ploča suda</w:t>
      </w:r>
    </w:p>
    <w:p w:rsidRDefault="00AA58A3" w:rsidP="00AA58A3" w:rsidR="00AA58A3">
      <w:pPr>
        <w:numPr>
          <w:ilvl w:val="0"/>
          <w:numId w:val="47"/>
        </w:numPr>
        <w:spacing w:after="0"/>
      </w:pPr>
      <w:r>
        <w:t xml:space="preserve">Sudska pisarnica: spis u kal. 20 dana </w:t>
      </w:r>
    </w:p>
    <w:p w:rsidRDefault="00CB0EA4" w:rsidP="00AA58A3" w:rsidR="00CB0EA4">
      <w:pPr>
        <w:pStyle w:val="Naslovdokumenta"/>
        <w:spacing w:after="0"/>
      </w:pPr>
    </w:p>
    <w:p w:rsidRDefault="0071688E" w:rsidP="00AA58A3" w:rsidR="0071688E">
      <w:pPr>
        <w:pStyle w:val="Poetniodjeljak"/>
        <w:spacing w:after="0"/>
      </w:pPr>
    </w:p>
    <w:p w:rsidRDefault="00A21F0D" w:rsidP="00AA58A3" w:rsidR="00A21F0D">
      <w:pPr>
        <w:pStyle w:val="NormaleSPIS"/>
        <w:spacing w:after="0"/>
        <w:rPr>
          <w:noProof/>
        </w:rPr>
      </w:pPr>
    </w:p>
    <w:p w:rsidRDefault="00DA0242" w:rsidP="00AA58A3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8A3" w:rsidR="008333A9">
    <w:pPr>
      <w:pStyle w:val="Zaglavlje"/>
    </w:pPr>
    <w:r>
      <w:rPr>
        <w:rStyle w:val="PozadinaSvijetloCrvena"/>
        <w:shd w:fill="auto" w:color="auto" w:val="clear"/>
      </w:rPr>
      <w:t>Poslovni broj: 7 St-831/15-5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5A1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8A3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773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St-831/2015-5</izvorni_sadrzaj>
    <derivirana_varijabla naziv="DomainObject.Oznaka_1">St-831/2015-5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St-831/2015</izvorni_sadrzaj>
    <derivirana_varijabla naziv="DomainObject.Predmet.OznakaBroj_1">St-831/2015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TRGOVAČKA ZADRUGA MONDIŠ za proizvodnju, trgovinu i usluge</izvorni_sadrzaj>
    <derivirana_varijabla naziv="DomainObject.Predmet.ProtustrankaFormated_1">  PROIZVODNO TRGOVAČKA ZADRUGA MONDIŠ za proizvodnju, trgovinu i usluge</derivirana_varijabla>
  </DomainObject.Predmet.ProtustrankaFormated>
  <DomainObject.Predmet.ProtustrankaFormatedOIB>
    <izvorni_sadrzaj>  PROIZVODNO TRGOVAČKA ZADRUGA MONDIŠ za proizvodnju, trgovinu i usluge, OIB 27687250290</izvorni_sadrzaj>
    <derivirana_varijabla naziv="DomainObject.Predmet.ProtustrankaFormatedOIB_1">  PROIZVODNO TRGOVAČKA ZADRUGA MONDIŠ za proizvodnju, trgovinu i usluge, OIB 27687250290</derivirana_varijabla>
  </DomainObject.Predmet.ProtustrankaFormatedOIB>
  <DomainObject.Predmet.ProtustrankaFormatedWithAdress>
    <izvorni_sadrzaj> PROIZVODNO TRGOVAČKA ZADRUGA MONDIŠ za proizvodnju, trgovinu i usluge, Gajeva 18, 48350 Novigrad Podravski</izvorni_sadrzaj>
    <derivirana_varijabla naziv="DomainObject.Predmet.ProtustrankaFormatedWithAdress_1"> PROIZVODNO TRGOVAČKA ZADRUGA MONDIŠ za proizvodnju, trgovinu i usluge, Gajeva 18, 48350 Novigrad Podravski</derivirana_varijabla>
  </DomainObject.Predmet.ProtustrankaFormatedWithAdress>
  <DomainObject.Predmet.ProtustrankaFormatedWithAdressOIB>
    <izvorni_sadrzaj> PROIZVODNO TRGOVAČKA ZADRUGA MONDIŠ za proizvodnju, trgovinu i usluge, OIB 27687250290, Gajeva 18, 48350 Novigrad Podravski</izvorni_sadrzaj>
    <derivirana_varijabla naziv="DomainObject.Predmet.ProtustrankaFormatedWithAdressOIB_1"> PROIZVODNO TRGOVAČKA ZADRUGA MONDIŠ za proizvodnju, trgovinu i usluge, OIB 27687250290, Gajeva 18, 48350 Novigrad Podravski</derivirana_varijabla>
  </DomainObject.Predmet.ProtustrankaFormatedWithAdressOIB>
  <DomainObject.Predmet.ProtustrankaWithAdress>
    <izvorni_sadrzaj>PROIZVODNO TRGOVAČKA ZADRUGA MONDIŠ za proizvodnju, trgovinu i usluge Gajeva 18, 48350 Novigrad Podravski</izvorni_sadrzaj>
    <derivirana_varijabla naziv="DomainObject.Predmet.ProtustrankaWithAdress_1">PROIZVODNO TRGOVAČKA ZADRUGA MONDIŠ za proizvodnju, trgovinu i usluge Gajeva 18, 48350 Novigrad Podravski</derivirana_varijabla>
  </DomainObject.Predmet.ProtustrankaWithAdress>
  <DomainObject.Predmet.ProtustrankaWithAdressOIB>
    <izvorni_sadrzaj>PROIZVODNO TRGOVAČKA ZADRUGA MONDIŠ za proizvodnju, trgovinu i usluge, OIB 27687250290, Gajeva 18, 48350 Novigrad Podravski</izvorni_sadrzaj>
    <derivirana_varijabla naziv="DomainObject.Predmet.ProtustrankaWithAdressOIB_1">PROIZVODNO TRGOVAČKA ZADRUGA MONDIŠ za proizvodnju, trgovinu i usluge, OIB 27687250290, Gajeva 18, 48350 Novigrad Podravski</derivirana_varijabla>
  </DomainObject.Predmet.ProtustrankaWithAdressOIB>
  <DomainObject.Predmet.ProtustrankaNazivFormated>
    <izvorni_sadrzaj>PROIZVODNO TRGOVAČKA ZADRUGA MONDIŠ za proizvodnju, trgovinu i usluge</izvorni_sadrzaj>
    <derivirana_varijabla naziv="DomainObject.Predmet.ProtustrankaNazivFormated_1">PROIZVODNO TRGOVAČKA ZADRUGA MONDIŠ za proizvodnju, trgovinu i usluge</derivirana_varijabla>
  </DomainObject.Predmet.ProtustrankaNazivFormated>
  <DomainObject.Predmet.ProtustrankaNazivFormatedOIB>
    <izvorni_sadrzaj>PROIZVODNO TRGOVAČKA ZADRUGA MONDIŠ za proizvodnju, trgovinu i usluge, OIB 27687250290</izvorni_sadrzaj>
    <derivirana_varijabla naziv="DomainObject.Predmet.ProtustrankaNazivFormatedOIB_1">PROIZVODNO TRGOVAČKA ZADRUGA MONDIŠ za proizvodnju, trgovinu i usluge, OIB 27687250290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92026.97</izvorni_sadrzaj>
    <derivirana_varijabla naziv="DomainObject.Predmet.TrenutnaVrijednost_1">92026.97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TRGOVAČKA ZADRUGA MONDIŠ za proizvodnju, trgovinu i usluge</item>
    </izvorni_sadrzaj>
    <derivirana_varijabla naziv="DomainObject.Predmet.ProtuStrankaListFormated_1">
      <item>PROIZVODNO TRGOVAČKA ZADRUGA MONDIŠ za proizvodnju, trgovinu i usluge</item>
    </derivirana_varijabla>
  </DomainObject.Predmet.ProtuStrankaListFormated>
  <DomainObject.Predmet.ProtuStrankaListFormatedOIB>
    <izvorni_sadrzaj>
      <item>PROIZVODNO TRGOVAČKA ZADRUGA MONDIŠ za proizvodnju, trgovinu i usluge, OIB 27687250290</item>
    </izvorni_sadrzaj>
    <derivirana_varijabla naziv="DomainObject.Predmet.ProtuStrankaListFormatedOIB_1">
      <item>PROIZVODNO TRGOVAČKA ZADRUGA MONDIŠ za proizvodnju, trgovinu i usluge, OIB 27687250290</item>
    </derivirana_varijabla>
  </DomainObject.Predmet.ProtuStrankaListFormatedOIB>
  <DomainObject.Predmet.ProtuStrankaListFormatedWithAdress>
    <izvorni_sadrzaj>
      <item>PROIZVODNO TRGOVAČKA ZADRUGA MONDIŠ za proizvodnju, trgovinu i usluge, Gajeva 18, 48350 Novigrad Podravski</item>
    </izvorni_sadrzaj>
    <derivirana_varijabla naziv="DomainObject.Predmet.ProtuStrankaListFormatedWithAdress_1">
      <item>PROIZVODNO TRGOVAČKA ZADRUGA MONDIŠ za proizvodnju, trgovinu i usluge, Gajeva 18, 48350 Novigrad Podravski</item>
    </derivirana_varijabla>
  </DomainObject.Predmet.ProtuStrankaListFormatedWithAdress>
  <DomainObject.Predmet.ProtuStrankaListFormatedWithAdressOIB>
    <izvorni_sadrzaj>
      <item>PROIZVODNO TRGOVAČKA ZADRUGA MONDIŠ za proizvodnju, trgovinu i usluge, OIB 27687250290, Gajeva 18, 48350 Novigrad Podravski</item>
    </izvorni_sadrzaj>
    <derivirana_varijabla naziv="DomainObject.Predmet.ProtuStrankaListFormatedWithAdressOIB_1">
      <item>PROIZVODNO TRGOVAČKA ZADRUGA MONDIŠ za proizvodnju, trgovinu i usluge, OIB 27687250290, Gajeva 18, 48350 Novigrad Podravski</item>
    </derivirana_varijabla>
  </DomainObject.Predmet.ProtuStrankaListFormatedWithAdressOIB>
  <DomainObject.Predmet.ProtuStrankaListNazivFormated>
    <izvorni_sadrzaj>
      <item>PROIZVODNO TRGOVAČKA ZADRUGA MONDIŠ za proizvodnju, trgovinu i usluge</item>
    </izvorni_sadrzaj>
    <derivirana_varijabla naziv="DomainObject.Predmet.ProtuStrankaListNazivFormated_1">
      <item>PROIZVODNO TRGOVAČKA ZADRUGA MONDIŠ za proizvodnju, trgovinu i usluge</item>
    </derivirana_varijabla>
  </DomainObject.Predmet.ProtuStrankaListNazivFormated>
  <DomainObject.Predmet.ProtuStrankaListNazivFormatedOIB>
    <izvorni_sadrzaj>
      <item>PROIZVODNO TRGOVAČKA ZADRUGA MONDIŠ za proizvodnju, trgovinu i usluge, OIB 27687250290</item>
    </izvorni_sadrzaj>
    <derivirana_varijabla naziv="DomainObject.Predmet.ProtuStrankaListNazivFormatedOIB_1">
      <item>PROIZVODNO TRGOVAČKA ZADRUGA MONDIŠ za proizvodnju, trgovinu i usluge, OIB 27687250290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St-831/2015-5</izvorni_sadrzaj>
    <derivirana_varijabla naziv="DomainObject.PoslovniBrojDokumenta_1">St-831/2015-5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TRGOVAČKA ZADRUGA MONDIŠ za proizvodnju, trgovinu i usluge</izvorni_sadrzaj>
    <derivirana_varijabla naziv="DomainObject.Predmet.ProtustrankaIDrugi_1">PROIZVODNO TRGOVAČKA ZADRUGA MONDIŠ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TRGOVAČKA ZADRUGA MONDIŠ za proizvodnju, trgovinu i usluge, OIB 27687250290, Gajeva 18, 48350 Novigrad Podravski</izvorni_sadrzaj>
    <derivirana_varijabla naziv="DomainObject.Predmet.ProtustrankaIDrugiAdressOIB_1">PROIZVODNO TRGOVAČKA ZADRUGA MONDIŠ za proizvodnju, trgovinu i usluge, OIB 27687250290, Gajeva 18,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TRGOVAČKA ZADRUGA MONDIŠ za proizvodnju, trgovinu i usluge</item>
      <item>Sudski registar</item>
      <item>e-Oglasna ploča</item>
    </izvorni_sadrzaj>
    <derivirana_varijabla naziv="DomainObject.Predmet.SudioniciListNaziv_1">
      <item>Financijska agencija</item>
      <item>PROIZVODNO TRGOVAČKA ZADRUGA MONDIŠ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PROIZVODNO TRGOVAČKA ZADRUGA MONDIŠ za proizvodnju, trgovinu i usluge, OIB 27687250290, Gajeva 18,48350 Novigrad Podravski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PROIZVODNO TRGOVAČKA ZADRUGA MONDIŠ za proizvodnju, trgovinu i usluge, OIB 27687250290, Gajeva 18,48350 Novigrad Podravski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3E2625-9B43-44E7-82AA-E93E5CE377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3013</properties:Characters>
  <properties:Lines>88</properties:Lines>
  <properties:Paragraphs>30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2016-04-08T10:20:00Z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