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C0D52D" w14:paraId="4441391B" w:rsidRDefault="009969B0" w:rsidP="009969B0" w:rsidR="009969B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1538ABA9" w:rsidRDefault="009969B0" w:rsidP="009969B0" w:rsidR="009969B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A1E269F" w:rsidRDefault="009969B0" w:rsidP="009969B0" w:rsidR="009969B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31BC6C64" w:rsidRDefault="009969B0" w:rsidP="009969B0" w:rsidR="009969B0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St-4673/2015             </w:t>
      </w:r>
    </w:p>
    <w:p w14:textId="77777777" w14:paraId="24970EDF" w:rsidRDefault="009969B0" w:rsidP="009969B0" w:rsidR="009969B0">
      <w:pPr>
        <w:rPr>
          <w:sz w:val="22"/>
          <w:szCs w:val="22"/>
        </w:rPr>
      </w:pPr>
    </w:p>
    <w:p w14:textId="77777777" w14:paraId="522252FC" w:rsidRDefault="009969B0" w:rsidP="009969B0" w:rsidR="009969B0">
      <w:pPr>
        <w:rPr>
          <w:sz w:val="22"/>
          <w:szCs w:val="22"/>
        </w:rPr>
      </w:pPr>
    </w:p>
    <w:p w14:textId="77777777" w14:paraId="09D65C73" w:rsidRDefault="009969B0" w:rsidP="009969B0" w:rsidR="009969B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DERMA TRGOVINA – ZASTUPANJE d.o.o. – u likvidaciji, Zagreb, Trpimirova 9, OIB 53945652562, temeljem odredbe članka 430. Stečajnog zakona (N. N. br. 71/15), dana 13. siječnja 2016.g. </w:t>
      </w:r>
    </w:p>
    <w:p w14:textId="77777777" w14:paraId="7FA56584" w:rsidRDefault="009969B0" w:rsidP="009969B0" w:rsidR="009969B0">
      <w:pPr>
        <w:jc w:val="both"/>
        <w:rPr>
          <w:sz w:val="22"/>
          <w:szCs w:val="22"/>
        </w:rPr>
      </w:pPr>
    </w:p>
    <w:p w14:textId="77777777" w14:paraId="07346C92" w:rsidRDefault="009969B0" w:rsidP="009969B0" w:rsidR="009969B0">
      <w:pPr>
        <w:jc w:val="both"/>
        <w:rPr>
          <w:sz w:val="22"/>
          <w:szCs w:val="22"/>
        </w:rPr>
      </w:pPr>
    </w:p>
    <w:p w14:textId="77777777" w14:paraId="0135DB02" w:rsidRDefault="009969B0" w:rsidP="009969B0" w:rsidR="009969B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A1F9786" w:rsidRDefault="009969B0" w:rsidP="009969B0" w:rsidR="009969B0">
      <w:pPr>
        <w:jc w:val="center"/>
        <w:rPr>
          <w:sz w:val="22"/>
          <w:szCs w:val="22"/>
        </w:rPr>
      </w:pPr>
    </w:p>
    <w:p w14:textId="77777777" w14:paraId="7904A135" w:rsidRDefault="009969B0" w:rsidP="009969B0" w:rsidR="009969B0">
      <w:pPr>
        <w:rPr>
          <w:b/>
          <w:sz w:val="22"/>
          <w:szCs w:val="22"/>
        </w:rPr>
      </w:pPr>
    </w:p>
    <w:p w14:textId="77777777" w14:paraId="41A95611" w:rsidRDefault="009969B0" w:rsidP="009969B0" w:rsidR="0099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DERMA TRGOVINA – ZASTUPANJE d.o.o. – u likvidaciji, Zagreb, Trpimirova 9, OIB 53945652562.</w:t>
      </w:r>
    </w:p>
    <w:p w14:textId="77777777" w14:paraId="1857AA50" w:rsidRDefault="009969B0" w:rsidP="009969B0" w:rsidR="0099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</w:t>
      </w:r>
    </w:p>
    <w:p w14:textId="77777777" w14:paraId="762D7442" w:rsidRDefault="009969B0" w:rsidP="009969B0" w:rsidR="0099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169.936,84 kn. </w:t>
      </w:r>
    </w:p>
    <w:p w14:textId="77777777" w14:paraId="48D206D4" w:rsidRDefault="009969B0" w:rsidP="009969B0" w:rsidR="009969B0">
      <w:pPr>
        <w:ind w:firstLine="708"/>
        <w:jc w:val="both"/>
        <w:rPr>
          <w:sz w:val="22"/>
          <w:szCs w:val="22"/>
        </w:rPr>
      </w:pPr>
    </w:p>
    <w:p w14:textId="77777777" w14:paraId="3C5CE0C9" w:rsidRDefault="009969B0" w:rsidP="009969B0" w:rsidR="0099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2285CD4" w:rsidRDefault="009969B0" w:rsidP="009969B0" w:rsidR="009969B0">
      <w:pPr>
        <w:ind w:firstLine="708"/>
        <w:jc w:val="both"/>
        <w:rPr>
          <w:sz w:val="22"/>
          <w:szCs w:val="22"/>
        </w:rPr>
      </w:pPr>
    </w:p>
    <w:p w14:textId="77777777" w14:paraId="717E1ABD" w:rsidRDefault="009969B0" w:rsidP="009969B0" w:rsidR="0099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0DD4A9D1" w:rsidRDefault="009969B0" w:rsidP="009969B0" w:rsidR="009969B0">
      <w:pPr>
        <w:ind w:firstLine="708"/>
        <w:jc w:val="both"/>
        <w:rPr>
          <w:sz w:val="22"/>
          <w:szCs w:val="22"/>
        </w:rPr>
      </w:pPr>
    </w:p>
    <w:p w14:textId="77777777" w14:paraId="328372A5" w:rsidRDefault="009969B0" w:rsidP="009969B0" w:rsidR="009969B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77D1F4DC" w:rsidRDefault="009969B0" w:rsidP="009969B0" w:rsidR="0099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CABA2B8" w:rsidRDefault="009969B0" w:rsidP="009969B0" w:rsidR="009969B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F8E3DFD" w:rsidRDefault="009969B0" w:rsidP="009969B0" w:rsidR="009969B0">
      <w:pPr>
        <w:jc w:val="both"/>
        <w:rPr>
          <w:sz w:val="22"/>
          <w:szCs w:val="22"/>
        </w:rPr>
      </w:pPr>
    </w:p>
    <w:p w14:textId="77777777" w14:paraId="3EED0840" w:rsidRDefault="009969B0" w:rsidP="009969B0" w:rsidR="009969B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13. siječnja 2016.g. </w:t>
      </w:r>
    </w:p>
    <w:p w14:textId="77777777" w14:paraId="266243F6" w:rsidRDefault="009969B0" w:rsidP="009969B0" w:rsidR="009969B0">
      <w:pPr>
        <w:jc w:val="center"/>
        <w:rPr>
          <w:sz w:val="22"/>
          <w:szCs w:val="22"/>
        </w:rPr>
      </w:pPr>
    </w:p>
    <w:p w14:textId="77777777" w14:paraId="22D5FD80" w:rsidRDefault="009969B0" w:rsidP="009969B0" w:rsidR="009969B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66AD5C5" w:rsidRDefault="009969B0" w:rsidP="009969B0" w:rsidR="009969B0">
      <w:pPr>
        <w:ind w:firstLine="708" w:left="5664"/>
        <w:jc w:val="both"/>
        <w:rPr>
          <w:sz w:val="22"/>
          <w:szCs w:val="22"/>
        </w:rPr>
      </w:pPr>
    </w:p>
    <w:p w14:textId="77777777" w14:paraId="4B9797DE" w:rsidRDefault="009969B0" w:rsidP="009969B0" w:rsidR="009969B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1AA0D6C" w:rsidRDefault="009969B0" w:rsidP="009969B0" w:rsidR="009969B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3D19FAE" w:rsidRDefault="009969B0" w:rsidP="009969B0" w:rsidR="009969B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5BE7BFEF" w:rsidRDefault="009969B0" w:rsidP="009969B0" w:rsidR="009969B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64BB18FA" w:rsidRDefault="009969B0" w:rsidP="009969B0" w:rsidR="009969B0">
      <w:pPr>
        <w:jc w:val="center"/>
        <w:rPr>
          <w:sz w:val="22"/>
          <w:szCs w:val="22"/>
        </w:rPr>
      </w:pPr>
    </w:p>
    <w:p w14:textId="77777777" w14:paraId="78BA10E6" w:rsidRDefault="009969B0" w:rsidP="009969B0" w:rsidR="009969B0">
      <w:pPr>
        <w:tabs>
          <w:tab w:pos="709" w:val="left"/>
        </w:tabs>
        <w:jc w:val="both"/>
        <w:rPr>
          <w:sz w:val="22"/>
          <w:szCs w:val="22"/>
        </w:rPr>
      </w:pPr>
    </w:p>
    <w:p w14:textId="0E1EB0B7" w14:paraId="0E1EB0B7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969B0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96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6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9B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96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6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9B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1696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4673</izvorni_sadrzaj>
    <derivirana_varijabla naziv="DomainObject.Predmet.Broj_1">4673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St-4673/2015</izvorni_sadrzaj>
    <derivirana_varijabla naziv="DomainObject.Predmet.OznakaBroj_1">St-4673/2015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DERMA TRGOVINA - ZASTUPANJE d.o.o. u likvidaciji</izvorni_sadrzaj>
    <derivirana_varijabla naziv="DomainObject.Predmet.ProtustrankaFormated_1">  DERMA TRGOVINA - ZASTUPANJE d.o.o. u likvidaciji</derivirana_varijabla>
  </DomainObject.Predmet.ProtustrankaFormated>
  <DomainObject.Predmet.ProtustrankaFormatedOIB>
    <izvorni_sadrzaj>  DERMA TRGOVINA - ZASTUPANJE d.o.o. u likvidaciji, OIB 53945652562</izvorni_sadrzaj>
    <derivirana_varijabla naziv="DomainObject.Predmet.ProtustrankaFormatedOIB_1">  DERMA TRGOVINA - ZASTUPANJE d.o.o. u likvidaciji, OIB 53945652562</derivirana_varijabla>
  </DomainObject.Predmet.ProtustrankaFormatedOIB>
  <DomainObject.Predmet.ProtustrankaFormatedWithAdress>
    <izvorni_sadrzaj> DERMA TRGOVINA - ZASTUPANJE d.o.o. u likvidaciji, Trpimirova 9, 10000 Zagreb</izvorni_sadrzaj>
    <derivirana_varijabla naziv="DomainObject.Predmet.ProtustrankaFormatedWithAdress_1"> DERMA TRGOVINA - ZASTUPANJE d.o.o. u likvidaciji, Trpimirova 9, 10000 Zagreb</derivirana_varijabla>
  </DomainObject.Predmet.ProtustrankaFormatedWithAdress>
  <DomainObject.Predmet.ProtustrankaFormatedWithAdressOIB>
    <izvorni_sadrzaj> DERMA TRGOVINA - ZASTUPANJE d.o.o. u likvidaciji, OIB 53945652562, Trpimirova 9, 10000 Zagreb</izvorni_sadrzaj>
    <derivirana_varijabla naziv="DomainObject.Predmet.ProtustrankaFormatedWithAdressOIB_1"> DERMA TRGOVINA - ZASTUPANJE d.o.o. u likvidaciji, OIB 53945652562, Trpimirova 9, 10000 Zagreb</derivirana_varijabla>
  </DomainObject.Predmet.ProtustrankaFormatedWithAdressOIB>
  <DomainObject.Predmet.ProtustrankaWithAdress>
    <izvorni_sadrzaj>DERMA TRGOVINA - ZASTUPANJE d.o.o. u likvidaciji Trpimirova 9, 10000 Zagreb</izvorni_sadrzaj>
    <derivirana_varijabla naziv="DomainObject.Predmet.ProtustrankaWithAdress_1">DERMA TRGOVINA - ZASTUPANJE d.o.o. u likvidaciji Trpimirova 9, 10000 Zagreb</derivirana_varijabla>
  </DomainObject.Predmet.ProtustrankaWithAdress>
  <DomainObject.Predmet.ProtustrankaWithAdressOIB>
    <izvorni_sadrzaj>DERMA TRGOVINA - ZASTUPANJE d.o.o. u likvidaciji, OIB 53945652562, Trpimirova 9, 10000 Zagreb</izvorni_sadrzaj>
    <derivirana_varijabla naziv="DomainObject.Predmet.ProtustrankaWithAdressOIB_1">DERMA TRGOVINA - ZASTUPANJE d.o.o. u likvidaciji, OIB 53945652562, Trpimirova 9, 10000 Zagreb</derivirana_varijabla>
  </DomainObject.Predmet.ProtustrankaWithAdressOIB>
  <DomainObject.Predmet.ProtustrankaNazivFormated>
    <izvorni_sadrzaj>DERMA TRGOVINA - ZASTUPANJE d.o.o. u likvidaciji</izvorni_sadrzaj>
    <derivirana_varijabla naziv="DomainObject.Predmet.ProtustrankaNazivFormated_1">DERMA TRGOVINA - ZASTUPANJE d.o.o. u likvidaciji</derivirana_varijabla>
  </DomainObject.Predmet.ProtustrankaNazivFormated>
  <DomainObject.Predmet.ProtustrankaNazivFormatedOIB>
    <izvorni_sadrzaj>DERMA TRGOVINA - ZASTUPANJE d.o.o. u likvidaciji, OIB 53945652562</izvorni_sadrzaj>
    <derivirana_varijabla naziv="DomainObject.Predmet.ProtustrankaNazivFormatedOIB_1">DERMA TRGOVINA - ZASTUPANJE d.o.o. u likvidaciji, OIB 53945652562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DERMA TRGOVINA - ZASTUPANJE d.o.o. u likvidaciji</item>
    </izvorni_sadrzaj>
    <derivirana_varijabla naziv="DomainObject.Predmet.ProtuStrankaListFormated_1">
      <item>DERMA TRGOVINA - ZASTUPANJE d.o.o. u likvidaciji</item>
    </derivirana_varijabla>
  </DomainObject.Predmet.ProtuStrankaListFormated>
  <DomainObject.Predmet.ProtuStrankaListFormatedOIB>
    <izvorni_sadrzaj>
      <item>DERMA TRGOVINA - ZASTUPANJE d.o.o. u likvidaciji, OIB 53945652562</item>
    </izvorni_sadrzaj>
    <derivirana_varijabla naziv="DomainObject.Predmet.ProtuStrankaListFormatedOIB_1">
      <item>DERMA TRGOVINA - ZASTUPANJE d.o.o. u likvidaciji, OIB 53945652562</item>
    </derivirana_varijabla>
  </DomainObject.Predmet.ProtuStrankaListFormatedOIB>
  <DomainObject.Predmet.ProtuStrankaListFormatedWithAdress>
    <izvorni_sadrzaj>
      <item>DERMA TRGOVINA - ZASTUPANJE d.o.o. u likvidaciji, Trpimirova 9, 10000 Zagreb</item>
    </izvorni_sadrzaj>
    <derivirana_varijabla naziv="DomainObject.Predmet.ProtuStrankaListFormatedWithAdress_1">
      <item>DERMA TRGOVINA - ZASTUPANJE d.o.o. u likvidaciji, Trpimirova 9, 10000 Zagreb</item>
    </derivirana_varijabla>
  </DomainObject.Predmet.ProtuStrankaListFormatedWithAdress>
  <DomainObject.Predmet.ProtuStrankaListFormatedWithAdressOIB>
    <izvorni_sadrzaj>
      <item>DERMA TRGOVINA - ZASTUPANJE d.o.o. u likvidaciji, OIB 53945652562, Trpimirova 9, 10000 Zagreb</item>
    </izvorni_sadrzaj>
    <derivirana_varijabla naziv="DomainObject.Predmet.ProtuStrankaListFormatedWithAdressOIB_1">
      <item>DERMA TRGOVINA - ZASTUPANJE d.o.o. u likvidaciji, OIB 53945652562, Trpimirova 9, 10000 Zagreb</item>
    </derivirana_varijabla>
  </DomainObject.Predmet.ProtuStrankaListFormatedWithAdressOIB>
  <DomainObject.Predmet.ProtuStrankaListNazivFormated>
    <izvorni_sadrzaj>
      <item>DERMA TRGOVINA - ZASTUPANJE d.o.o. u likvidaciji</item>
    </izvorni_sadrzaj>
    <derivirana_varijabla naziv="DomainObject.Predmet.ProtuStrankaListNazivFormated_1">
      <item>DERMA TRGOVINA - ZASTUPANJE d.o.o. u likvidaciji</item>
    </derivirana_varijabla>
  </DomainObject.Predmet.ProtuStrankaListNazivFormated>
  <DomainObject.Predmet.ProtuStrankaListNazivFormatedOIB>
    <izvorni_sadrzaj>
      <item>DERMA TRGOVINA - ZASTUPANJE d.o.o. u likvidaciji, OIB 53945652562</item>
    </izvorni_sadrzaj>
    <derivirana_varijabla naziv="DomainObject.Predmet.ProtuStrankaListNazivFormatedOIB_1">
      <item>DERMA TRGOVINA - ZASTUPANJE d.o.o. u likvidaciji, OIB 53945652562</item>
    </derivirana_varijabla>
  </DomainObject.Predmet.ProtuStrankaListNazivFormatedOIB>
  <DomainObject.Predmet.OstaliListFormated>
    <izvorni_sadrzaj>
      <item>Abraham Feldman</item>
      <item>HRVATSKI ZAVOD ZA MIROVINSKO OSIGURANJE</item>
    </izvorni_sadrzaj>
    <derivirana_varijabla naziv="DomainObject.Predmet.OstaliListFormated_1">
      <item>Abraham Feldman</item>
      <item>HRVATSKI ZAVOD ZA MIROVINSKO OSIGURANJE</item>
    </derivirana_varijabla>
  </DomainObject.Predmet.OstaliListFormated>
  <DomainObject.Predmet.OstaliListFormatedOIB>
    <izvorni_sadrzaj>
      <item>Abraham Feldman, OIB 23349462823</item>
      <item>HRVATSKI ZAVOD ZA MIROVINSKO OSIGURANJE, OIB 84397956623</item>
    </izvorni_sadrzaj>
    <derivirana_varijabla naziv="DomainObject.Predmet.OstaliListFormatedOIB_1">
      <item>Abraham Feldman, OIB 23349462823</item>
      <item>HRVATSKI ZAVOD ZA MIROVINSKO OSIGURANJE, OIB 84397956623</item>
    </derivirana_varijabla>
  </DomainObject.Predmet.OstaliListFormatedOIB>
  <DomainObject.Predmet.OstaliListFormatedWithAdress>
    <izvorni_sadrzaj>
      <item>Abraham Feldman, Trpimirova 9, 10000 Zagreb</item>
      <item>HRVATSKI ZAVOD ZA MIROVINSKO OSIGURANJE, Trpimirova 4, 10000 Zagreb</item>
    </izvorni_sadrzaj>
    <derivirana_varijabla naziv="DomainObject.Predmet.OstaliListFormatedWithAdress_1">
      <item>Abraham Feldman, Trpimirova 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Abraham Feldman, OIB 23349462823, Trpimirova 9, 10000 Zagreb</item>
      <item>HRVATSKI ZAVOD ZA MIROVINSKO OSIGURANJE, OIB 84397956623, Trpimirova 4, 10000 Zagreb</item>
    </izvorni_sadrzaj>
    <derivirana_varijabla naziv="DomainObject.Predmet.OstaliListFormatedWithAdressOIB_1">
      <item>Abraham Feldman, OIB 23349462823, Trpimirova 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Abraham Feldman</item>
      <item>HRVATSKI ZAVOD ZA MIROVINSKO OSIGURANJE</item>
    </izvorni_sadrzaj>
    <derivirana_varijabla naziv="DomainObject.Predmet.OstaliListNazivFormated_1">
      <item>Abraham Feldman</item>
      <item>HRVATSKI ZAVOD ZA MIROVINSKO OSIGURANJE</item>
    </derivirana_varijabla>
  </DomainObject.Predmet.OstaliListNazivFormated>
  <DomainObject.Predmet.OstaliListNazivFormatedOIB>
    <izvorni_sadrzaj>
      <item>Abraham Feldman, OIB 23349462823</item>
      <item>HRVATSKI ZAVOD ZA MIROVINSKO OSIGURANJE, OIB 84397956623</item>
    </izvorni_sadrzaj>
    <derivirana_varijabla naziv="DomainObject.Predmet.OstaliListNazivFormatedOIB_1">
      <item>Abraham Feldman, OIB 23349462823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DERMA TRGOVINA - ZASTUPANJE d.o.o. u likvidaciji</izvorni_sadrzaj>
    <derivirana_varijabla naziv="DomainObject.Predmet.ProtustrankaIDrugi_1">DERMA TRGOVINA - ZASTUPANJE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DERMA TRGOVINA - ZASTUPANJE d.o.o. u likvidaciji, OIB 53945652562, Trpimirova 9, 10000 Zagreb</izvorni_sadrzaj>
    <derivirana_varijabla naziv="DomainObject.Predmet.ProtustrankaIDrugiAdressOIB_1">DERMA TRGOVINA - ZASTUPANJE d.o.o. u likvidaciji, OIB 53945652562, Trpimirova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DERMA TRGOVINA - ZASTUPANJE d.o.o. u likvidaciji</item>
      <item>Abraham Feldman</item>
      <item>HRVATSKI ZAVOD ZA MIROVINSKO OSIGURANJE</item>
    </izvorni_sadrzaj>
    <derivirana_varijabla naziv="DomainObject.Predmet.SudioniciListNaziv_1">
      <item>FINA Regionalni centar Zagreb</item>
      <item>DERMA TRGOVINA - ZASTUPANJE d.o.o. u likvidaciji</item>
      <item>Abraham Feldman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DERMA TRGOVINA - ZASTUPANJE d.o.o. u likvidaciji, OIB 53945652562, Trpimirova 9,10000 Zagreb</item>
      <item>Abraham Feldman, OIB 23349462823, Trpimirova 9,10000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DERMA TRGOVINA - ZASTUPANJE d.o.o. u likvidaciji, OIB 53945652562, Trpimirova 9,10000 Zagreb</item>
      <item>Abraham Feldman, OIB 23349462823, Trpimirova 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53945652562</item>
      <item>, OIB 23349462823</item>
      <item>, OIB 84397956623</item>
    </izvorni_sadrzaj>
    <derivirana_varijabla naziv="DomainObject.Predmet.SudioniciListNazivOIB_1">
      <item>, OIB 85821130368</item>
      <item>, OIB 53945652562</item>
      <item>, OIB 23349462823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269</properties:Words>
  <properties:Characters>1485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2016-01-13T09:55:00Z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