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36"/>
        <w:tblLook w:val="04A0" w:noVBand="1" w:noHBand="0" w:lastColumn="0" w:firstColumn="1" w:lastRow="0" w:firstRow="1"/>
      </w:tblPr>
      <w:tblGrid>
        <w:gridCol w:w="336"/>
        <w:gridCol w:w="3376"/>
        <w:gridCol w:w="608"/>
      </w:tblGrid>
      <w:tr w:rsidTr="00A652D3" w:rsidR="00753E12" w:rsidRPr="00B92B86">
        <w:trPr>
          <w:gridBefore w:val="1"/>
          <w:gridAfter w:val="1"/>
          <w:wBefore w:type="dxa" w:w="336"/>
          <w:wAfter w:type="dxa" w:w="608"/>
        </w:trPr>
        <w:tc>
          <w:tcPr>
            <w:tcW w:type="dxa" w:w="3376"/>
            <w:shd w:fill="auto" w:color="auto" w:val="clear"/>
          </w:tcPr>
          <w:p w:rsidRDefault="00753E12" w:rsidP="006F3951" w:rsidR="00753E1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3250" cx="533400"/>
                  <wp:effectExtent b="635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325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3E12" w:rsidP="006F3951" w:rsidR="00753E1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53E12" w:rsidP="006F3951" w:rsidR="00753E12">
            <w:pPr>
              <w:jc w:val="center"/>
            </w:pPr>
            <w:r>
              <w:t>Općinski</w:t>
            </w:r>
            <w:r w:rsidRPr="009077C2">
              <w:t xml:space="preserve"> sud u </w:t>
            </w:r>
            <w:r>
              <w:t>Virovitici</w:t>
            </w:r>
          </w:p>
          <w:p w:rsidRDefault="00753E12" w:rsidP="006F3951" w:rsidR="00753E12" w:rsidRPr="009077C2">
            <w:pPr>
              <w:jc w:val="center"/>
            </w:pPr>
            <w:r>
              <w:t xml:space="preserve">Stalna služba u Slatini </w:t>
            </w:r>
          </w:p>
          <w:p w:rsidRDefault="00753E12" w:rsidP="006118BE" w:rsidR="00753E12" w:rsidRPr="00043122">
            <w:pPr>
              <w:jc w:val="center"/>
            </w:pPr>
            <w:r>
              <w:t xml:space="preserve">Slatina, Trg sv. Josipa 12 </w:t>
            </w:r>
          </w:p>
        </w:tc>
      </w:tr>
      <w:tr w:rsidTr="00A652D3" w:rsidR="00753E1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53E12" w:rsidP="00AD4FE9" w:rsidR="00753E12" w:rsidRPr="00974EE9">
            <w:pPr>
              <w:pStyle w:val="VSVerzija"/>
              <w:jc w:val="right"/>
            </w:pPr>
            <w:r>
              <w:t xml:space="preserve">Poslovni broj: 19 Sp-18/2016-16   </w:t>
            </w:r>
          </w:p>
        </w:tc>
      </w:tr>
    </w:tbl>
    <w:p w14:textId="93aef0f" w14:paraId="93aef0f" w:rsidRDefault="00753E12" w:rsidP="006F3951" w:rsidR="00753E12">
      <w:pPr>
        <w:jc w:val="both"/>
        <w15:collapsed w:val="false"/>
      </w:pPr>
    </w:p>
    <w:p w:rsidRDefault="00753E12" w:rsidP="006F3951" w:rsidR="00753E12">
      <w:pPr>
        <w:jc w:val="both"/>
      </w:pPr>
    </w:p>
    <w:p w:rsidRDefault="00753E12" w:rsidP="006F3951" w:rsidR="00753E12" w:rsidRPr="00B92B86">
      <w:pPr>
        <w:jc w:val="both"/>
      </w:pPr>
    </w:p>
    <w:p w:rsidRDefault="00753E12" w:rsidP="006F3951" w:rsidR="00753E12">
      <w:pPr>
        <w:jc w:val="center"/>
      </w:pPr>
      <w:r>
        <w:t xml:space="preserve"> </w:t>
      </w:r>
      <w:r w:rsidRPr="00B92B86">
        <w:t xml:space="preserve">  R E P U B L I K E   H R V A</w:t>
      </w:r>
      <w:r>
        <w:t xml:space="preserve"> T</w:t>
      </w:r>
      <w:r w:rsidRPr="00B92B86">
        <w:t xml:space="preserve"> S K </w:t>
      </w:r>
      <w:r>
        <w:t>A</w:t>
      </w:r>
    </w:p>
    <w:p w:rsidRDefault="00753E12" w:rsidP="006F3951" w:rsidR="00753E12" w:rsidRPr="00B92B86">
      <w:pPr>
        <w:jc w:val="center"/>
      </w:pPr>
    </w:p>
    <w:p w:rsidRDefault="00753E12" w:rsidP="006F3951" w:rsidR="00753E12" w:rsidRPr="00B92B86">
      <w:pPr>
        <w:jc w:val="center"/>
      </w:pPr>
      <w:r w:rsidRPr="00B92B86">
        <w:t>R J E Š E NJ E</w:t>
      </w:r>
    </w:p>
    <w:p w:rsidRDefault="00753E12" w:rsidP="006F3951" w:rsidR="00753E12">
      <w:pPr>
        <w:jc w:val="both"/>
      </w:pPr>
    </w:p>
    <w:p w:rsidRDefault="00753E12" w:rsidP="000A7FFC" w:rsidR="00753E12">
      <w:pPr>
        <w:ind w:firstLine="708" w:right="-2"/>
        <w:jc w:val="both"/>
      </w:pPr>
    </w:p>
    <w:p w:rsidRDefault="00412D2F" w:rsidP="000A7FFC" w:rsidR="003A7624">
      <w:pPr>
        <w:ind w:firstLine="708" w:right="-2"/>
        <w:jc w:val="both"/>
      </w:pPr>
      <w:r>
        <w:t>Općinski sud u Virovitici, Stalna služba u Slatini po su</w:t>
      </w:r>
      <w:r w:rsidR="00753E12">
        <w:t>tkinji</w:t>
      </w:r>
      <w:r>
        <w:t xml:space="preserve"> Jasminki Jirsak, kao sucu pojedincu u </w:t>
      </w:r>
      <w:r w:rsidR="003A7624">
        <w:t>pravnoj stvari predlagateljice</w:t>
      </w:r>
      <w:r w:rsidR="00523A15">
        <w:t xml:space="preserve"> </w:t>
      </w:r>
      <w:r w:rsidR="003A7624">
        <w:t>Ankice Huderer iz Orah</w:t>
      </w:r>
      <w:r w:rsidR="00753E12">
        <w:t>o</w:t>
      </w:r>
      <w:r w:rsidR="003A7624">
        <w:t>vice, Ivana Zajca 14, OIB:19720820947, radi otvaranja postupka stečaja potrošača, izvan ročišt</w:t>
      </w:r>
      <w:r w:rsidR="00753E12">
        <w:t>a</w:t>
      </w:r>
      <w:r w:rsidR="003A7624">
        <w:t xml:space="preserve"> 1</w:t>
      </w:r>
      <w:r w:rsidR="00077032">
        <w:t>7</w:t>
      </w:r>
      <w:r w:rsidR="003A7624">
        <w:t>. rujna 2018.,</w:t>
      </w:r>
    </w:p>
    <w:p w:rsidRDefault="00B76E3F" w:rsidP="000A7FFC" w:rsidR="00B76E3F">
      <w:pPr>
        <w:ind w:right="-2"/>
        <w:jc w:val="both"/>
      </w:pPr>
    </w:p>
    <w:p w:rsidRDefault="008C0FB9" w:rsidP="000A7FFC" w:rsidR="00166C64" w:rsidRPr="000E33D4">
      <w:pPr>
        <w:ind w:right="-2"/>
        <w:jc w:val="center"/>
      </w:pPr>
      <w:r>
        <w:t xml:space="preserve">r i j e š i o   </w:t>
      </w:r>
      <w:r w:rsidR="00166C64" w:rsidRPr="000E33D4">
        <w:t>j e</w:t>
      </w:r>
    </w:p>
    <w:p w:rsidRDefault="00166C64" w:rsidP="000A7FFC" w:rsidR="00B76E3F">
      <w:pPr>
        <w:ind w:right="-2"/>
        <w:jc w:val="both"/>
        <w:rPr>
          <w:sz w:val="32"/>
        </w:rPr>
      </w:pPr>
      <w:r>
        <w:rPr>
          <w:sz w:val="32"/>
        </w:rPr>
        <w:tab/>
      </w:r>
    </w:p>
    <w:p w:rsidRDefault="003A7624" w:rsidP="000A7FFC" w:rsidR="008C0FB9" w:rsidRPr="00D46FE7">
      <w:pPr>
        <w:ind w:right="-2"/>
        <w:jc w:val="both"/>
        <w:rPr>
          <w:b/>
        </w:rPr>
      </w:pPr>
      <w:r w:rsidRPr="003A7624">
        <w:tab/>
      </w:r>
      <w:r w:rsidR="00D46FE7">
        <w:t>U izreci Rješenja</w:t>
      </w:r>
      <w:r>
        <w:t xml:space="preserve"> Općinskog sud</w:t>
      </w:r>
      <w:r w:rsidR="008C0FB9">
        <w:t>a u Virovitici, Stalna</w:t>
      </w:r>
      <w:r>
        <w:t xml:space="preserve"> služb</w:t>
      </w:r>
      <w:r w:rsidR="008C0FB9">
        <w:t>a</w:t>
      </w:r>
      <w:r>
        <w:t xml:space="preserve"> u Slatini, </w:t>
      </w:r>
      <w:r w:rsidR="000A7FFC">
        <w:t xml:space="preserve">poslovni </w:t>
      </w:r>
      <w:r>
        <w:t>broj Sp-18/2016</w:t>
      </w:r>
      <w:r w:rsidR="000A7FFC">
        <w:t>-</w:t>
      </w:r>
      <w:r>
        <w:t>11</w:t>
      </w:r>
      <w:r w:rsidR="00B76E3F">
        <w:t xml:space="preserve"> i Sp-18/2016-12, oba </w:t>
      </w:r>
      <w:r>
        <w:t>od 2. ožujka 2017.</w:t>
      </w:r>
      <w:r w:rsidR="008C0FB9">
        <w:t xml:space="preserve"> mijenja</w:t>
      </w:r>
      <w:r w:rsidR="00B76E3F">
        <w:t>ju se podaci o imenovanom povjereniku</w:t>
      </w:r>
      <w:r w:rsidR="008C0FB9">
        <w:t xml:space="preserve"> tako da umjesto</w:t>
      </w:r>
      <w:r w:rsidR="00B76E3F">
        <w:t xml:space="preserve">: </w:t>
      </w:r>
      <w:r w:rsidR="008C0FB9">
        <w:t>"Ferenčić Željko iz Vukovara, Kardinala A. Stepinca 2, OIB:73873182459" ima pisati: "</w:t>
      </w:r>
      <w:r w:rsidR="008C0FB9" w:rsidRPr="00D46FE7">
        <w:rPr>
          <w:b/>
        </w:rPr>
        <w:t>Stjepan Rakarec iz Velike Goric</w:t>
      </w:r>
      <w:r w:rsidR="0059282D">
        <w:rPr>
          <w:b/>
        </w:rPr>
        <w:t>e, Črnkovec 16, OIB:64132194100".</w:t>
      </w:r>
    </w:p>
    <w:p w:rsidRDefault="008C0FB9" w:rsidP="000A7FFC" w:rsidR="008C0FB9">
      <w:pPr>
        <w:ind w:firstLine="708" w:right="-2"/>
      </w:pPr>
      <w:r>
        <w:t>U preostalom dijelu rješenje ostaje neizmijenjeno.</w:t>
      </w:r>
    </w:p>
    <w:p w:rsidRDefault="00B76E3F" w:rsidP="000A7FFC" w:rsidR="00B76E3F">
      <w:pPr>
        <w:ind w:firstLine="708" w:right="-2"/>
      </w:pPr>
    </w:p>
    <w:p w:rsidRDefault="008C0FB9" w:rsidP="0045415A" w:rsidR="008C0FB9">
      <w:pPr>
        <w:ind w:right="-2"/>
        <w:jc w:val="center"/>
      </w:pPr>
      <w:r>
        <w:t>Obrazloženje</w:t>
      </w:r>
    </w:p>
    <w:p w:rsidRDefault="008C0FB9" w:rsidP="000A7FFC" w:rsidR="008C0FB9">
      <w:pPr>
        <w:ind w:firstLine="708" w:right="-2"/>
      </w:pPr>
    </w:p>
    <w:p w:rsidRDefault="008C0FB9" w:rsidP="000A7FFC" w:rsidR="00E9021C">
      <w:pPr>
        <w:ind w:firstLine="708" w:right="-2"/>
        <w:jc w:val="both"/>
      </w:pPr>
      <w:r>
        <w:t>U predmetu stečaja potrošača, poslovni broj gornji</w:t>
      </w:r>
      <w:r w:rsidR="008535DB">
        <w:t>, povjerenikom je imenovan Željko Ferenčić iz Vukovara</w:t>
      </w:r>
      <w:r w:rsidR="00B76E3F">
        <w:t xml:space="preserve">, koji je </w:t>
      </w:r>
      <w:r w:rsidR="00E9021C">
        <w:t xml:space="preserve">razriješen </w:t>
      </w:r>
      <w:r w:rsidR="008535DB">
        <w:t>dužnosti povjerenika, na osobni zaht</w:t>
      </w:r>
      <w:r w:rsidR="00E9021C">
        <w:t>jev.</w:t>
      </w:r>
    </w:p>
    <w:p w:rsidRDefault="00D46FE7" w:rsidP="000A7FFC" w:rsidR="00E9021C">
      <w:pPr>
        <w:ind w:firstLine="708" w:right="-2"/>
        <w:jc w:val="both"/>
      </w:pPr>
      <w:r>
        <w:t xml:space="preserve">Obzirom </w:t>
      </w:r>
      <w:r w:rsidR="00E9021C">
        <w:t xml:space="preserve">da je </w:t>
      </w:r>
      <w:r w:rsidR="008535DB">
        <w:t>Ministarstv</w:t>
      </w:r>
      <w:r w:rsidR="00E9021C">
        <w:t>o</w:t>
      </w:r>
      <w:r w:rsidR="008535DB">
        <w:t xml:space="preserve"> pravosuđa</w:t>
      </w:r>
      <w:r w:rsidR="000A7FFC">
        <w:t xml:space="preserve"> RH,</w:t>
      </w:r>
      <w:r w:rsidR="008535DB">
        <w:t xml:space="preserve"> na listu povjerenika za područje nadležnosti Općinskog suda u Čakovcu, Općinskog suda u Gospiću, Općinskog suda u Koprivnici i Općinskog suda u Virovitici</w:t>
      </w:r>
      <w:r w:rsidR="00E9021C">
        <w:t xml:space="preserve">, </w:t>
      </w:r>
      <w:r w:rsidR="000A7FFC">
        <w:t xml:space="preserve">upisalo Rakarec Stjepana, </w:t>
      </w:r>
      <w:r w:rsidR="00E9021C">
        <w:t>to je valjalo riješiti kao u izreci.</w:t>
      </w:r>
    </w:p>
    <w:p w:rsidRDefault="000A7FFC" w:rsidP="000A7FFC" w:rsidR="000A7FFC">
      <w:pPr>
        <w:ind w:firstLine="708" w:right="-2"/>
        <w:jc w:val="both"/>
      </w:pPr>
      <w:r>
        <w:t xml:space="preserve">Potvrda o imenovanju propisana u čl. 39. ZSP-a dostavit će se povjereniku putem e-oglasne ploče i običnom poštom, a nakon prestanka obavljanja dužnosti povjerenika, u ovom postupku, dužan ju je vratiti sudu. </w:t>
      </w:r>
    </w:p>
    <w:p w:rsidRDefault="008C0FB9" w:rsidP="000A7FFC" w:rsidR="008C0FB9">
      <w:pPr>
        <w:ind w:right="-2"/>
        <w:jc w:val="both"/>
      </w:pPr>
    </w:p>
    <w:p w:rsidRDefault="00E9021C" w:rsidP="000A7FFC" w:rsidR="00166C64">
      <w:pPr>
        <w:ind w:right="-2"/>
        <w:jc w:val="center"/>
      </w:pPr>
      <w:r>
        <w:t>Slatina, 1</w:t>
      </w:r>
      <w:r w:rsidR="00077032">
        <w:t>7</w:t>
      </w:r>
      <w:r>
        <w:t>. rujna 2018.</w:t>
      </w:r>
    </w:p>
    <w:p w:rsidRDefault="00D54FF7" w:rsidP="000A7FFC" w:rsidR="00D54FF7">
      <w:pPr>
        <w:ind w:right="-2"/>
        <w:jc w:val="center"/>
      </w:pPr>
    </w:p>
    <w:p w:rsidRDefault="00166C64" w:rsidP="0059282D" w:rsidR="00166C64">
      <w:pPr>
        <w:ind w:right="-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282D">
        <w:t xml:space="preserve"> </w:t>
      </w:r>
    </w:p>
    <w:p w:rsidRDefault="00C8397C" w:rsidP="008231DA" w:rsidR="00C8397C" w:rsidRPr="00B93DF9">
      <w:pPr>
        <w:tabs>
          <w:tab w:pos="-3544" w:val="left"/>
        </w:tabs>
        <w:ind w:left="4536"/>
        <w:jc w:val="center"/>
      </w:pPr>
      <w:r>
        <w:t>Sutkinja</w:t>
      </w:r>
    </w:p>
    <w:p w:rsidRDefault="00C8397C" w:rsidP="008231DA" w:rsidR="00C8397C">
      <w:pPr>
        <w:tabs>
          <w:tab w:pos="-3544" w:val="left"/>
        </w:tabs>
        <w:ind w:left="4536"/>
        <w:jc w:val="center"/>
      </w:pPr>
    </w:p>
    <w:p w:rsidRDefault="00C8397C" w:rsidP="008231DA" w:rsidR="00C8397C">
      <w:pPr>
        <w:tabs>
          <w:tab w:pos="-3544" w:val="left"/>
        </w:tabs>
        <w:ind w:left="4536"/>
        <w:jc w:val="center"/>
      </w:pPr>
      <w:r>
        <w:t>Jasminka Jirsak</w:t>
      </w:r>
      <w:r w:rsidRPr="00B93DF9">
        <w:t xml:space="preserve"> v. r.</w:t>
      </w:r>
    </w:p>
    <w:p w:rsidRDefault="00C8397C" w:rsidP="0059282D" w:rsidR="00C8397C">
      <w:pPr>
        <w:ind w:right="-2"/>
        <w:jc w:val="both"/>
      </w:pPr>
    </w:p>
    <w:p w:rsidRDefault="00166C64" w:rsidP="000A7FFC" w:rsidR="00166C64">
      <w:pPr>
        <w:ind w:right="-2"/>
        <w:jc w:val="both"/>
      </w:pPr>
    </w:p>
    <w:p w:rsidRDefault="00C8397C" w:rsidP="000A7FFC" w:rsidR="00C8397C">
      <w:pPr>
        <w:ind w:right="-2"/>
        <w:jc w:val="both"/>
      </w:pPr>
    </w:p>
    <w:p w:rsidRDefault="00E9021C" w:rsidP="000A7FFC" w:rsidR="00166C64">
      <w:pPr>
        <w:ind w:right="-2"/>
        <w:jc w:val="both"/>
      </w:pPr>
      <w:r>
        <w:t>Uputa o pravnom lijeku: Protiv ovog rješenja stranke mogu izjaviti žalbu u roku 15 dana od dana dostave putem e-oglasne ploče, u smislu čl. 25. st. 1., 2. i 3. Zakona o stečaju potrošača. Žalba se podnosi putem ovoga suda u dovoljnom broju primjeraka, za spis i stranke, a o njoj odlučuje nadležni županijski sud.</w:t>
      </w:r>
    </w:p>
    <w:p w:rsidRDefault="00523A15" w:rsidP="000A7FFC" w:rsidR="00523A15">
      <w:pPr>
        <w:ind w:right="-2"/>
        <w:jc w:val="both"/>
      </w:pPr>
    </w:p>
    <w:p w:rsidRDefault="00523A15" w:rsidP="000A7FFC" w:rsidR="00523A15">
      <w:pPr>
        <w:ind w:right="-2"/>
        <w:jc w:val="both"/>
      </w:pPr>
      <w:r>
        <w:t>Dostaviti:</w:t>
      </w:r>
    </w:p>
    <w:p w:rsidRDefault="00523A15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>Ankica Huderer, Orahovica, Ivana Zajca 14,</w:t>
      </w:r>
    </w:p>
    <w:p w:rsidRDefault="00523A15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>Željko Ferenčić, Vukovar, Kardinala A. Stepi</w:t>
      </w:r>
      <w:r w:rsidR="00077032">
        <w:t>n</w:t>
      </w:r>
      <w:r>
        <w:t>ca 2, p.p. 82,</w:t>
      </w:r>
    </w:p>
    <w:p w:rsidRDefault="00523A15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>Stjepan Rakarec, Velika Gorica, Črnkovec 16</w:t>
      </w:r>
      <w:r w:rsidR="00D46FE7">
        <w:t xml:space="preserve"> (</w:t>
      </w:r>
      <w:r w:rsidR="00B76E3F">
        <w:t>uz rješenja od 2.3.2017. )</w:t>
      </w:r>
    </w:p>
    <w:p w:rsidRDefault="00523A15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>FINA, Poslovnica Virovitica, Trg kral</w:t>
      </w:r>
      <w:r w:rsidR="00D46FE7">
        <w:t>ja</w:t>
      </w:r>
      <w:r>
        <w:t xml:space="preserve"> Tomislava 3,</w:t>
      </w:r>
    </w:p>
    <w:p w:rsidRDefault="00523A15" w:rsidP="000A7FFC" w:rsidR="00D54FF7">
      <w:pPr>
        <w:pStyle w:val="Odlomakpopisa"/>
        <w:numPr>
          <w:ilvl w:val="0"/>
          <w:numId w:val="6"/>
        </w:numPr>
        <w:ind w:right="-2"/>
        <w:jc w:val="both"/>
      </w:pPr>
      <w:r>
        <w:t>E-oglasna ploča.</w:t>
      </w:r>
    </w:p>
    <w:p w:rsidRDefault="00C8397C" w:rsidP="00C8397C" w:rsidR="00C8397C">
      <w:pPr>
        <w:ind w:right="-2"/>
        <w:jc w:val="both"/>
      </w:pPr>
    </w:p>
    <w:p w:rsidRDefault="0045415A" w:rsidP="008231DA" w:rsidR="0045415A" w:rsidRPr="00B93DF9">
      <w:pPr>
        <w:tabs>
          <w:tab w:pos="-3544" w:val="left"/>
        </w:tabs>
        <w:ind w:left="4536"/>
        <w:jc w:val="center"/>
      </w:pPr>
      <w:r w:rsidRPr="00B93DF9">
        <w:t>Za točnost otpravka – ovlašten</w:t>
      </w:r>
      <w:r>
        <w:t>a</w:t>
      </w:r>
      <w:r w:rsidRPr="00B93DF9">
        <w:t xml:space="preserve"> službeni</w:t>
      </w:r>
      <w:r>
        <w:t>ca</w:t>
      </w:r>
    </w:p>
    <w:p w:rsidRDefault="0045415A" w:rsidP="008231DA" w:rsidR="0045415A" w:rsidRPr="00B93DF9">
      <w:pPr>
        <w:tabs>
          <w:tab w:pos="-3544" w:val="left"/>
        </w:tabs>
        <w:ind w:left="4536"/>
        <w:jc w:val="center"/>
      </w:pPr>
    </w:p>
    <w:p w:rsidRDefault="0045415A" w:rsidP="008231DA" w:rsidR="0045415A">
      <w:pPr>
        <w:tabs>
          <w:tab w:pos="-3544" w:val="left"/>
        </w:tabs>
        <w:ind w:left="4536"/>
        <w:jc w:val="center"/>
      </w:pPr>
      <w:r w:rsidRPr="004F7318">
        <w:t>Marina Artić</w:t>
      </w:r>
    </w:p>
    <w:p w:rsidRDefault="0045415A" w:rsidP="00C8397C" w:rsidR="0045415A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A86ACF" w:rsidP="00C8397C" w:rsidR="000B31E0">
      <w:pPr>
        <w:ind w:right="-2"/>
        <w:jc w:val="both"/>
      </w:pPr>
      <w:r>
        <w:t xml:space="preserve"> </w:t>
      </w:r>
    </w:p>
    <w:sectPr w:rsidSect="00C8397C" w:rsidR="000B31E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CDF" w:rsidP="00C8397C" w:rsidR="004A7CDF">
      <w:r>
        <w:separator/>
      </w:r>
    </w:p>
  </w:endnote>
  <w:endnote w:id="0" w:type="continuationSeparator">
    <w:p w:rsidRDefault="004A7CDF" w:rsidP="00C8397C" w:rsidR="004A7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CDF" w:rsidP="00C8397C" w:rsidR="004A7CDF">
      <w:r>
        <w:separator/>
      </w:r>
    </w:p>
  </w:footnote>
  <w:footnote w:id="0" w:type="continuationSeparator">
    <w:p w:rsidRDefault="004A7CDF" w:rsidP="00C8397C" w:rsidR="004A7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2498794"/>
      <w:docPartObj>
        <w:docPartGallery w:val="Page Numbers (Top of Page)"/>
        <w:docPartUnique/>
      </w:docPartObj>
    </w:sdtPr>
    <w:sdtEndPr/>
    <w:sdtContent>
      <w:p w:rsidRDefault="00C8397C" w:rsidR="00C839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ACF">
          <w:rPr>
            <w:noProof/>
          </w:rPr>
          <w:t>2</w:t>
        </w:r>
        <w:r>
          <w:fldChar w:fldCharType="end"/>
        </w:r>
      </w:p>
    </w:sdtContent>
  </w:sdt>
  <w:p w:rsidRDefault="00C8397C" w:rsidR="00C8397C">
    <w:pPr>
      <w:pStyle w:val="Zaglavlje"/>
    </w:pPr>
    <w:r>
      <w:tab/>
    </w:r>
    <w:r>
      <w:tab/>
      <w:t>Poslovni broj: 19 Sp-18/2016-16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2240"/>
    <w:multiLevelType w:val="hybridMultilevel"/>
    <w:tmpl w:val="22964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F75B42"/>
    <w:multiLevelType w:val="hybridMultilevel"/>
    <w:tmpl w:val="6E761D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634C64"/>
    <w:multiLevelType w:val="hybridMultilevel"/>
    <w:tmpl w:val="C39609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753992"/>
    <w:multiLevelType w:val="hybridMultilevel"/>
    <w:tmpl w:val="2D381BAE"/>
    <w:lvl w:tplc="23503882" w:ilvl="0">
      <w:start w:val="5"/>
      <w:numFmt w:val="bullet"/>
      <w:lvlText w:val="-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48" w:val="num"/>
        </w:tabs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4">
    <w:nsid w:val="612F2582"/>
    <w:multiLevelType w:val="hybridMultilevel"/>
    <w:tmpl w:val="9F76FB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0F299C"/>
    <w:multiLevelType w:val="hybridMultilevel"/>
    <w:tmpl w:val="4BEE62D4"/>
    <w:lvl w:tplc="18A02B52" w:ilvl="0">
      <w:start w:val="2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C64"/>
    <w:rsid w:val="00012C64"/>
    <w:rsid w:val="00053B3A"/>
    <w:rsid w:val="00077032"/>
    <w:rsid w:val="00097245"/>
    <w:rsid w:val="000A7FFC"/>
    <w:rsid w:val="000B31E0"/>
    <w:rsid w:val="000B418F"/>
    <w:rsid w:val="000E33D4"/>
    <w:rsid w:val="0014677F"/>
    <w:rsid w:val="00166C64"/>
    <w:rsid w:val="00171094"/>
    <w:rsid w:val="001B5ABB"/>
    <w:rsid w:val="003A7624"/>
    <w:rsid w:val="003B2637"/>
    <w:rsid w:val="003D3C65"/>
    <w:rsid w:val="00412D2F"/>
    <w:rsid w:val="0041737A"/>
    <w:rsid w:val="0045415A"/>
    <w:rsid w:val="0046022C"/>
    <w:rsid w:val="004A7CDF"/>
    <w:rsid w:val="00523A15"/>
    <w:rsid w:val="00551F18"/>
    <w:rsid w:val="005731BE"/>
    <w:rsid w:val="00587D79"/>
    <w:rsid w:val="0059282D"/>
    <w:rsid w:val="0072741D"/>
    <w:rsid w:val="00752A3C"/>
    <w:rsid w:val="00753E12"/>
    <w:rsid w:val="00777B3F"/>
    <w:rsid w:val="007908FD"/>
    <w:rsid w:val="00791615"/>
    <w:rsid w:val="007C7D5E"/>
    <w:rsid w:val="008340AC"/>
    <w:rsid w:val="008535DB"/>
    <w:rsid w:val="008C0FB9"/>
    <w:rsid w:val="00990317"/>
    <w:rsid w:val="00A8504F"/>
    <w:rsid w:val="00A86ACF"/>
    <w:rsid w:val="00AB36AD"/>
    <w:rsid w:val="00AD5A6A"/>
    <w:rsid w:val="00B33BC3"/>
    <w:rsid w:val="00B476BC"/>
    <w:rsid w:val="00B76E3F"/>
    <w:rsid w:val="00BF20A1"/>
    <w:rsid w:val="00C41A1A"/>
    <w:rsid w:val="00C828CA"/>
    <w:rsid w:val="00C8397C"/>
    <w:rsid w:val="00CF6588"/>
    <w:rsid w:val="00D06996"/>
    <w:rsid w:val="00D24748"/>
    <w:rsid w:val="00D46FE7"/>
    <w:rsid w:val="00D4704E"/>
    <w:rsid w:val="00D54FF7"/>
    <w:rsid w:val="00E01FD1"/>
    <w:rsid w:val="00E9021C"/>
    <w:rsid w:val="00EA3379"/>
    <w:rsid w:val="00F830D8"/>
    <w:rsid w:val="00FB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6C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3C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A15"/>
    <w:pPr>
      <w:ind w:left="720"/>
      <w:contextualSpacing/>
    </w:pPr>
  </w:style>
  <w:style w:customStyle="true" w:styleId="VSVerzija" w:type="paragraph">
    <w:name w:val="VS_Verzija"/>
    <w:basedOn w:val="Normal"/>
    <w:rsid w:val="00753E12"/>
    <w:pPr>
      <w:jc w:val="both"/>
    </w:pPr>
  </w:style>
  <w:style w:styleId="Zaglavlje" w:type="paragraph">
    <w:name w:val="header"/>
    <w:basedOn w:val="Normal"/>
    <w:link w:val="ZaglavljeChar"/>
    <w:uiPriority w:val="99"/>
    <w:rsid w:val="00C839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397C"/>
    <w:rPr>
      <w:sz w:val="24"/>
      <w:szCs w:val="24"/>
    </w:rPr>
  </w:style>
  <w:style w:styleId="Podnoje" w:type="paragraph">
    <w:name w:val="footer"/>
    <w:basedOn w:val="Normal"/>
    <w:link w:val="PodnojeChar"/>
    <w:rsid w:val="00C839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39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6C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3C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A15"/>
    <w:pPr>
      <w:ind w:left="720"/>
      <w:contextualSpacing/>
    </w:pPr>
  </w:style>
  <w:style w:customStyle="1" w:styleId="VSVerzija" w:type="paragraph">
    <w:name w:val="VS_Verzija"/>
    <w:basedOn w:val="Normal"/>
    <w:rsid w:val="00753E12"/>
    <w:pPr>
      <w:jc w:val="both"/>
    </w:pPr>
  </w:style>
  <w:style w:styleId="Zaglavlje" w:type="paragraph">
    <w:name w:val="header"/>
    <w:basedOn w:val="Normal"/>
    <w:link w:val="ZaglavljeChar"/>
    <w:uiPriority w:val="99"/>
    <w:rsid w:val="00C839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397C"/>
    <w:rPr>
      <w:sz w:val="24"/>
      <w:szCs w:val="24"/>
    </w:rPr>
  </w:style>
  <w:style w:styleId="Podnoje" w:type="paragraph">
    <w:name w:val="footer"/>
    <w:basedOn w:val="Normal"/>
    <w:link w:val="PodnojeChar"/>
    <w:rsid w:val="00C839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39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Huderer</izvorni_sadrzaj>
    <derivirana_varijabla naziv="DomainObject.Predmet.StrankaFormated_1">  Ankica Huderer</derivirana_varijabla>
  </DomainObject.Predmet.StrankaFormated>
  <DomainObject.Predmet.StrankaFormatedOIB>
    <izvorni_sadrzaj>  Ankica Huderer, OIB 19720820947</izvorni_sadrzaj>
    <derivirana_varijabla naziv="DomainObject.Predmet.StrankaFormatedOIB_1">  Ankica Huderer, OIB 19720820947</derivirana_varijabla>
  </DomainObject.Predmet.StrankaFormatedOIB>
  <DomainObject.Predmet.StrankaFormatedWithAdress>
    <izvorni_sadrzaj> Ankica Huderer, Ivana Zajca 14, 33515 Orahovica</izvorni_sadrzaj>
    <derivirana_varijabla naziv="DomainObject.Predmet.StrankaFormatedWithAdress_1"> Ankica Huderer, Ivana Zajca 14, 33515 Orahovica</derivirana_varijabla>
  </DomainObject.Predmet.StrankaFormatedWithAdress>
  <DomainObject.Predmet.StrankaFormatedWithAdressOIB>
    <izvorni_sadrzaj> Ankica Huderer, OIB 19720820947, Ivana Zajca 14, 33515 Orahovica</izvorni_sadrzaj>
    <derivirana_varijabla naziv="DomainObject.Predmet.StrankaFormatedWithAdressOIB_1"> Ankica Huderer, OIB 19720820947, Ivana Zajca 14, 33515 Orahovica</derivirana_varijabla>
  </DomainObject.Predmet.StrankaFormatedWithAdressOIB>
  <DomainObject.Predmet.StrankaWithAdress>
    <izvorni_sadrzaj>Ankica Huderer Ivana Zajca 14,33515 Orahovica</izvorni_sadrzaj>
    <derivirana_varijabla naziv="DomainObject.Predmet.StrankaWithAdress_1">Ankica Huderer Ivana Zajca 14,33515 Orahovica</derivirana_varijabla>
  </DomainObject.Predmet.StrankaWithAdress>
  <DomainObject.Predmet.StrankaWithAdressOIB>
    <izvorni_sadrzaj>Ankica Huderer, OIB 19720820947, Ivana Zajca 14,33515 Orahovica</izvorni_sadrzaj>
    <derivirana_varijabla naziv="DomainObject.Predmet.StrankaWithAdressOIB_1">Ankica Huderer, OIB 19720820947, Ivana Zajca 14,33515 Orahovica</derivirana_varijabla>
  </DomainObject.Predmet.StrankaWithAdressOIB>
  <DomainObject.Predmet.StrankaNazivFormated>
    <izvorni_sadrzaj>Ankica Huderer</izvorni_sadrzaj>
    <derivirana_varijabla naziv="DomainObject.Predmet.StrankaNazivFormated_1">Ankica Huderer</derivirana_varijabla>
  </DomainObject.Predmet.StrankaNazivFormated>
  <DomainObject.Predmet.StrankaNazivFormatedOIB>
    <izvorni_sadrzaj>Ankica Huderer, OIB 19720820947</izvorni_sadrzaj>
    <derivirana_varijabla naziv="DomainObject.Predmet.StrankaNazivFormatedOIB_1">Ankica Huderer, OIB 19720820947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Ankica Huderer</item>
    </izvorni_sadrzaj>
    <derivirana_varijabla naziv="DomainObject.Predmet.StrankaListFormated_1">
      <item>Ankica Huderer</item>
    </derivirana_varijabla>
  </DomainObject.Predmet.StrankaListFormated>
  <DomainObject.Predmet.StrankaListFormatedOIB>
    <izvorni_sadrzaj>
      <item>Ankica Huderer, OIB 19720820947</item>
    </izvorni_sadrzaj>
    <derivirana_varijabla naziv="DomainObject.Predmet.StrankaListFormatedOIB_1">
      <item>Ankica Huderer, OIB 19720820947</item>
    </derivirana_varijabla>
  </DomainObject.Predmet.StrankaListFormatedOIB>
  <DomainObject.Predmet.StrankaListFormatedWithAdress>
    <izvorni_sadrzaj>
      <item>Ankica Huderer, Ivana Zajca 14, 33515 Orahovica</item>
    </izvorni_sadrzaj>
    <derivirana_varijabla naziv="DomainObject.Predmet.StrankaListFormatedWithAdress_1">
      <item>Ankica Huderer, Ivana Zajca 14, 33515 Orahovica</item>
    </derivirana_varijabla>
  </DomainObject.Predmet.StrankaListFormatedWithAdress>
  <DomainObject.Predmet.StrankaListFormatedWithAdressOIB>
    <izvorni_sadrzaj>
      <item>Ankica Huderer, OIB 19720820947, Ivana Zajca 14, 33515 Orahovica</item>
    </izvorni_sadrzaj>
    <derivirana_varijabla naziv="DomainObject.Predmet.StrankaListFormatedWithAdressOIB_1">
      <item>Ankica Huderer, OIB 19720820947, Ivana Zajca 14, 33515 Orahovica</item>
    </derivirana_varijabla>
  </DomainObject.Predmet.StrankaListFormatedWithAdressOIB>
  <DomainObject.Predmet.StrankaListNazivFormated>
    <izvorni_sadrzaj>
      <item>Ankica Huderer</item>
    </izvorni_sadrzaj>
    <derivirana_varijabla naziv="DomainObject.Predmet.StrankaListNazivFormated_1">
      <item>Ankica Huderer</item>
    </derivirana_varijabla>
  </DomainObject.Predmet.StrankaListNazivFormated>
  <DomainObject.Predmet.StrankaListNazivFormatedOIB>
    <izvorni_sadrzaj>
      <item>Ankica Huderer, OIB 19720820947</item>
    </izvorni_sadrzaj>
    <derivirana_varijabla naziv="DomainObject.Predmet.StrankaListNazivFormatedOIB_1">
      <item>Ankica Huderer, OIB 19720820947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Formated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Formated>
  <DomainObject.Predmet.OstaliListFormatedOIB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FormatedOIB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FormatedOIB>
  <DomainObject.Predmet.OstaliListFormatedWithAdress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izvorni_sadrzaj>
    <derivirana_varijabla naziv="DomainObject.Predmet.OstaliListFormatedWithAdress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derivirana_varijabla>
  </DomainObject.Predmet.OstaliListFormatedWithAdress>
  <DomainObject.Predmet.OstaliListFormatedWithAdressOIB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izvorni_sadrzaj>
    <derivirana_varijabla naziv="DomainObject.Predmet.OstaliListFormatedWithAdressOIB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derivirana_varijabla>
  </DomainObject.Predmet.OstaliListFormatedWithAdressOIB>
  <DomainObject.Predmet.OstaliListNazivFormated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NazivFormated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NazivFormated>
  <DomainObject.Predmet.OstaliListNazivFormatedOIB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NazivFormatedOIB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Huderer</izvorni_sadrzaj>
    <derivirana_varijabla naziv="DomainObject.Predmet.StrankaIDrugi_1">Ankica Huderer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Ankica Huderer, OIB 19720820947, Ivana Zajca 14, 33515 Orahovica</izvorni_sadrzaj>
    <derivirana_varijabla naziv="DomainObject.Predmet.StrankaIDrugiAdressOIB_1">Ankica Huderer, OIB 19720820947, Ivana Zajca 14,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Ankica Huderer</item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SudioniciListNaziv_1">
      <item>Ankica Huderer</item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SudioniciListNaziv>
  <DomainObject.Predmet.SudioniciListAdressOIB>
    <izvorni_sadrzaj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  <item>Odvj.Željko Ferenčić, K.A.Stepinca 2,32000 Vukovar</item>
    </izvorni_sadrzaj>
    <derivirana_varijabla naziv="DomainObject.Predmet.SudioniciListAdressOIB_1"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  <item>Odvj.Željko Ferenčić, K.A.Stepinca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19720820947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19720820947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350</properties:Words>
  <properties:Characters>1859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2018-09-17T09:47:00Z</dcterms:created>
  <dc:creator>RH-TDU</dc:creator>
  <cp:lastModifiedBy>Marina Artić</cp:lastModifiedBy>
  <cp:lastPrinted>2013-01-28T11:52:00Z</cp:lastPrinted>
  <dcterms:modified xmlns:xsi="http://www.w3.org/2001/XMLSchema-instance" xsi:type="dcterms:W3CDTF">2018-09-17T10:10:00Z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mijenja se povjerenik Sp-18-2016. A. Huderer.docx)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