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21e0a" w14:paraId="6c21e0a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EB1A86">
        <w:t>450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78283D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EB1A86">
        <w:t>POLJAK BRODOVI</w:t>
      </w:r>
      <w:r w:rsidR="006461E1">
        <w:t xml:space="preserve"> d.o.o</w:t>
      </w:r>
      <w:r w:rsidR="00E04571">
        <w:t>.</w:t>
      </w:r>
      <w:r w:rsidR="00EB1A86">
        <w:t>, Split, Borčićeva 8</w:t>
      </w:r>
      <w:r w:rsidR="006461E1">
        <w:t>, OI</w:t>
      </w:r>
      <w:r w:rsidR="00EB1A86">
        <w:t>B: 10462263324</w:t>
      </w:r>
      <w:r w:rsidR="00236985">
        <w:t>,</w:t>
      </w:r>
      <w:r w:rsidR="007B2FEE">
        <w:t xml:space="preserve"> MBS: 06</w:t>
      </w:r>
      <w:r w:rsidR="00EB1A86">
        <w:t>0240669</w:t>
      </w:r>
      <w:r w:rsidR="00D86853">
        <w:t>,</w:t>
      </w:r>
      <w:r w:rsidR="00A91189">
        <w:t xml:space="preserve"> </w:t>
      </w:r>
      <w:r w:rsidR="005F1CF2">
        <w:t>dana 18</w:t>
      </w:r>
      <w:r w:rsidR="00595111">
        <w:t>. prosinca</w:t>
      </w:r>
      <w:r w:rsidR="00AA5FA1">
        <w:t xml:space="preserve">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EB1A86" w:rsidRPr="00EB1A86">
        <w:t xml:space="preserve">POLJAK BRODOVI d.o.o., Split, Borčićeva 8, OIB: 10462263324, MBS: 060240669, </w:t>
      </w:r>
      <w:r w:rsidR="00236985">
        <w:t xml:space="preserve">na </w:t>
      </w:r>
      <w:r>
        <w:t>dan</w:t>
      </w:r>
      <w:r w:rsidR="007B2FEE">
        <w:t xml:space="preserve"> 1. rujna</w:t>
      </w:r>
      <w:r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EB1A86">
        <w:t>u od 1255</w:t>
      </w:r>
      <w:r>
        <w:t xml:space="preserve"> dana, u </w:t>
      </w:r>
      <w:r w:rsidR="00E076CF">
        <w:t>u</w:t>
      </w:r>
      <w:r w:rsidR="001E6581">
        <w:t>kupnom iznosu o</w:t>
      </w:r>
      <w:r w:rsidR="000565C6">
        <w:t>d</w:t>
      </w:r>
      <w:r w:rsidR="005204F2">
        <w:t xml:space="preserve"> </w:t>
      </w:r>
      <w:r w:rsidR="00EB1A86">
        <w:t>5.677,32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</w:t>
      </w:r>
      <w:r w:rsidR="00D739F5">
        <w:t>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EB1A86">
        <w:t>3. ST-1450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D739F5">
        <w:t>a</w:t>
      </w:r>
      <w:r w:rsidR="003D3A71">
        <w:t xml:space="preserve"> ovlašten</w:t>
      </w:r>
      <w:r w:rsidR="00D739F5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D739F5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FF1598">
        <w:t>. prosinca</w:t>
      </w:r>
      <w:r w:rsidR="008922FD">
        <w:t xml:space="preserve">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565C6"/>
    <w:rsid w:val="00064EE2"/>
    <w:rsid w:val="00080598"/>
    <w:rsid w:val="000C6328"/>
    <w:rsid w:val="000E78DF"/>
    <w:rsid w:val="00104434"/>
    <w:rsid w:val="00107752"/>
    <w:rsid w:val="0012574E"/>
    <w:rsid w:val="001605F0"/>
    <w:rsid w:val="00170B4D"/>
    <w:rsid w:val="00191167"/>
    <w:rsid w:val="00191359"/>
    <w:rsid w:val="001A7F97"/>
    <w:rsid w:val="001B339D"/>
    <w:rsid w:val="001E0A16"/>
    <w:rsid w:val="001E6581"/>
    <w:rsid w:val="001F6282"/>
    <w:rsid w:val="00236848"/>
    <w:rsid w:val="00236985"/>
    <w:rsid w:val="0025689E"/>
    <w:rsid w:val="00296435"/>
    <w:rsid w:val="00297AA2"/>
    <w:rsid w:val="002A16B1"/>
    <w:rsid w:val="002A267F"/>
    <w:rsid w:val="002D0EEC"/>
    <w:rsid w:val="002D1607"/>
    <w:rsid w:val="003155FB"/>
    <w:rsid w:val="003A5182"/>
    <w:rsid w:val="003B5A26"/>
    <w:rsid w:val="003D3A71"/>
    <w:rsid w:val="0043500C"/>
    <w:rsid w:val="00466E36"/>
    <w:rsid w:val="0049070E"/>
    <w:rsid w:val="004C6167"/>
    <w:rsid w:val="004C66C0"/>
    <w:rsid w:val="004D7D95"/>
    <w:rsid w:val="005204F2"/>
    <w:rsid w:val="00543777"/>
    <w:rsid w:val="00554D22"/>
    <w:rsid w:val="0056202A"/>
    <w:rsid w:val="005662CB"/>
    <w:rsid w:val="0057721D"/>
    <w:rsid w:val="00595111"/>
    <w:rsid w:val="005C5AFA"/>
    <w:rsid w:val="005C7D87"/>
    <w:rsid w:val="005F0E13"/>
    <w:rsid w:val="005F1CF2"/>
    <w:rsid w:val="005F7663"/>
    <w:rsid w:val="00602A20"/>
    <w:rsid w:val="00603FD6"/>
    <w:rsid w:val="006105BB"/>
    <w:rsid w:val="0062689E"/>
    <w:rsid w:val="006273D5"/>
    <w:rsid w:val="006461E1"/>
    <w:rsid w:val="0065203E"/>
    <w:rsid w:val="00683153"/>
    <w:rsid w:val="00710400"/>
    <w:rsid w:val="00737DD6"/>
    <w:rsid w:val="007648D8"/>
    <w:rsid w:val="00767E7A"/>
    <w:rsid w:val="00770151"/>
    <w:rsid w:val="00776F7C"/>
    <w:rsid w:val="0078283D"/>
    <w:rsid w:val="00787AFC"/>
    <w:rsid w:val="007B2FEE"/>
    <w:rsid w:val="007B5F84"/>
    <w:rsid w:val="007D3062"/>
    <w:rsid w:val="007D43E9"/>
    <w:rsid w:val="007E26AB"/>
    <w:rsid w:val="007E6FFB"/>
    <w:rsid w:val="008012C5"/>
    <w:rsid w:val="00804AB4"/>
    <w:rsid w:val="008130E8"/>
    <w:rsid w:val="008138F5"/>
    <w:rsid w:val="008177E8"/>
    <w:rsid w:val="00845452"/>
    <w:rsid w:val="0085420B"/>
    <w:rsid w:val="008607FF"/>
    <w:rsid w:val="00861307"/>
    <w:rsid w:val="00873BCF"/>
    <w:rsid w:val="008922FD"/>
    <w:rsid w:val="008A2CF5"/>
    <w:rsid w:val="008A36EF"/>
    <w:rsid w:val="008B04A9"/>
    <w:rsid w:val="008D189F"/>
    <w:rsid w:val="009255D0"/>
    <w:rsid w:val="00927118"/>
    <w:rsid w:val="00985998"/>
    <w:rsid w:val="00997E88"/>
    <w:rsid w:val="009E1BCA"/>
    <w:rsid w:val="009E337A"/>
    <w:rsid w:val="009F1E68"/>
    <w:rsid w:val="00A10BA0"/>
    <w:rsid w:val="00A16C3E"/>
    <w:rsid w:val="00A17CC3"/>
    <w:rsid w:val="00A369B4"/>
    <w:rsid w:val="00A52CBC"/>
    <w:rsid w:val="00A83455"/>
    <w:rsid w:val="00A91189"/>
    <w:rsid w:val="00A91632"/>
    <w:rsid w:val="00AA3C60"/>
    <w:rsid w:val="00AA5FA1"/>
    <w:rsid w:val="00AD137A"/>
    <w:rsid w:val="00AD5BE5"/>
    <w:rsid w:val="00B22298"/>
    <w:rsid w:val="00B44A30"/>
    <w:rsid w:val="00B46C0E"/>
    <w:rsid w:val="00BA086E"/>
    <w:rsid w:val="00BA4DDF"/>
    <w:rsid w:val="00BA5C6A"/>
    <w:rsid w:val="00BF339C"/>
    <w:rsid w:val="00C46474"/>
    <w:rsid w:val="00C81826"/>
    <w:rsid w:val="00CB223B"/>
    <w:rsid w:val="00CB5D90"/>
    <w:rsid w:val="00CF2246"/>
    <w:rsid w:val="00D02BB5"/>
    <w:rsid w:val="00D23F17"/>
    <w:rsid w:val="00D242DA"/>
    <w:rsid w:val="00D36A52"/>
    <w:rsid w:val="00D4378C"/>
    <w:rsid w:val="00D437EF"/>
    <w:rsid w:val="00D739F5"/>
    <w:rsid w:val="00D8312C"/>
    <w:rsid w:val="00D83FD2"/>
    <w:rsid w:val="00D86853"/>
    <w:rsid w:val="00D9288A"/>
    <w:rsid w:val="00DC05B1"/>
    <w:rsid w:val="00DC05CF"/>
    <w:rsid w:val="00DE3B36"/>
    <w:rsid w:val="00DF1ABB"/>
    <w:rsid w:val="00E04571"/>
    <w:rsid w:val="00E076CF"/>
    <w:rsid w:val="00E56740"/>
    <w:rsid w:val="00E634A0"/>
    <w:rsid w:val="00E871B0"/>
    <w:rsid w:val="00EA213A"/>
    <w:rsid w:val="00EB1A86"/>
    <w:rsid w:val="00EB7A0E"/>
    <w:rsid w:val="00ED780C"/>
    <w:rsid w:val="00F06DE1"/>
    <w:rsid w:val="00F139C9"/>
    <w:rsid w:val="00F14055"/>
    <w:rsid w:val="00F21228"/>
    <w:rsid w:val="00F555EE"/>
    <w:rsid w:val="00F576EC"/>
    <w:rsid w:val="00F61726"/>
    <w:rsid w:val="00F945BC"/>
    <w:rsid w:val="00FA60C8"/>
    <w:rsid w:val="00FB5E25"/>
    <w:rsid w:val="00FC1843"/>
    <w:rsid w:val="00FF1598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B5F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5F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5F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5F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5F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B5F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5F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5F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5F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5F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1450</izvorni_sadrzaj>
    <derivirana_varijabla naziv="DomainObject.Predmet.Broj_1">1450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St-1450/2015</izvorni_sadrzaj>
    <derivirana_varijabla naziv="DomainObject.Predmet.OznakaBroj_1">St-1450/2015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POLJAK BRODOVI za trgovinu, putnička agencija, društvo s ograničenom odgovornošću</izvorni_sadrzaj>
    <derivirana_varijabla naziv="DomainObject.Predmet.ProtustrankaFormated_1">  POLJAK BRODOVI za trgovinu, putnička agencija, društvo s ograničenom odgovornošću</derivirana_varijabla>
  </DomainObject.Predmet.ProtustrankaFormated>
  <DomainObject.Predmet.ProtustrankaFormatedOIB>
    <izvorni_sadrzaj>  POLJAK BRODOVI za trgovinu, putnička agencija, društvo s ograničenom odgovornošću, OIB 10462263324</izvorni_sadrzaj>
    <derivirana_varijabla naziv="DomainObject.Predmet.ProtustrankaFormatedOIB_1">  POLJAK BRODOVI za trgovinu, putnička agencija, društvo s ograničenom odgovornošću, OIB 10462263324</derivirana_varijabla>
  </DomainObject.Predmet.ProtustrankaFormatedOIB>
  <DomainObject.Predmet.ProtustrankaFormatedWithAdress>
    <izvorni_sadrzaj> POLJAK BRODOVI za trgovinu, putnička agencija, društvo s ograničenom odgovornošću, Borčićeva 8, 21000 Split</izvorni_sadrzaj>
    <derivirana_varijabla naziv="DomainObject.Predmet.ProtustrankaFormatedWithAdress_1"> POLJAK BRODOVI za trgovinu, putnička agencija, društvo s ograničenom odgovornošću, Borčićeva 8, 21000 Split</derivirana_varijabla>
  </DomainObject.Predmet.ProtustrankaFormatedWithAdress>
  <DomainObject.Predmet.ProtustrankaFormatedWithAdressOIB>
    <izvorni_sadrzaj> POLJAK BRODOVI za trgovinu, putnička agencija, društvo s ograničenom odgovornošću, OIB 10462263324, Borčićeva 8, 21000 Split</izvorni_sadrzaj>
    <derivirana_varijabla naziv="DomainObject.Predmet.ProtustrankaFormatedWithAdressOIB_1"> POLJAK BRODOVI za trgovinu, putnička agencija, društvo s ograničenom odgovornošću, OIB 10462263324, Borčićeva 8, 21000 Split</derivirana_varijabla>
  </DomainObject.Predmet.ProtustrankaFormatedWithAdressOIB>
  <DomainObject.Predmet.ProtustrankaWithAdress>
    <izvorni_sadrzaj>POLJAK BRODOVI za trgovinu, putnička agencija, društvo s ograničenom odgovornošću Borčićeva 8, 21000 Split</izvorni_sadrzaj>
    <derivirana_varijabla naziv="DomainObject.Predmet.ProtustrankaWithAdress_1">POLJAK BRODOVI za trgovinu, putnička agencija, društvo s ograničenom odgovornošću Borčićeva 8, 21000 Split</derivirana_varijabla>
  </DomainObject.Predmet.ProtustrankaWithAdress>
  <DomainObject.Predmet.ProtustrankaWithAdressOIB>
    <izvorni_sadrzaj>POLJAK BRODOVI za trgovinu, putnička agencija, društvo s ograničenom odgovornošću, OIB 10462263324, Borčićeva 8, 21000 Split</izvorni_sadrzaj>
    <derivirana_varijabla naziv="DomainObject.Predmet.ProtustrankaWithAdressOIB_1">POLJAK BRODOVI za trgovinu, putnička agencija, društvo s ograničenom odgovornošću, OIB 10462263324, Borčićeva 8, 21000 Split</derivirana_varijabla>
  </DomainObject.Predmet.ProtustrankaWithAdressOIB>
  <DomainObject.Predmet.ProtustrankaNazivFormated>
    <izvorni_sadrzaj>POLJAK BRODOVI za trgovinu, putnička agencija, društvo s ograničenom odgovornošću</izvorni_sadrzaj>
    <derivirana_varijabla naziv="DomainObject.Predmet.ProtustrankaNazivFormated_1">POLJAK BRODOVI za trgovinu, putnička agencija, društvo s ograničenom odgovornošću</derivirana_varijabla>
  </DomainObject.Predmet.ProtustrankaNazivFormated>
  <DomainObject.Predmet.ProtustrankaNazivFormatedOIB>
    <izvorni_sadrzaj>POLJAK BRODOVI za trgovinu, putnička agencija, društvo s ograničenom odgovornošću, OIB 10462263324</izvorni_sadrzaj>
    <derivirana_varijabla naziv="DomainObject.Predmet.ProtustrankaNazivFormatedOIB_1">POLJAK BRODOVI za trgovinu, putnička agencija, društvo s ograničenom odgovornošću, OIB 10462263324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5677.32</izvorni_sadrzaj>
    <derivirana_varijabla naziv="DomainObject.Predmet.TrenutnaVrijednost_1">5677.32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POLJAK BRODOVI za trgovinu, putnička agencija, društvo s ograničenom odgovornošću</item>
    </izvorni_sadrzaj>
    <derivirana_varijabla naziv="DomainObject.Predmet.ProtuStrankaListFormated_1">
      <item>POLJAK BRODOVI za trgovinu, putnička agencija, društvo s ograničenom odgovornošću</item>
    </derivirana_varijabla>
  </DomainObject.Predmet.ProtuStrankaListFormated>
  <DomainObject.Predmet.ProtuStrankaListFormatedOIB>
    <izvorni_sadrzaj>
      <item>POLJAK BRODOVI za trgovinu, putnička agencija, društvo s ograničenom odgovornošću, OIB 10462263324</item>
    </izvorni_sadrzaj>
    <derivirana_varijabla naziv="DomainObject.Predmet.ProtuStrankaListFormatedOIB_1">
      <item>POLJAK BRODOVI za trgovinu, putnička agencija, društvo s ograničenom odgovornošću, OIB 10462263324</item>
    </derivirana_varijabla>
  </DomainObject.Predmet.ProtuStrankaListFormatedOIB>
  <DomainObject.Predmet.ProtuStrankaListFormatedWithAdress>
    <izvorni_sadrzaj>
      <item>POLJAK BRODOVI za trgovinu, putnička agencija, društvo s ograničenom odgovornošću, Borčićeva 8, 21000 Split</item>
    </izvorni_sadrzaj>
    <derivirana_varijabla naziv="DomainObject.Predmet.ProtuStrankaListFormatedWithAdress_1">
      <item>POLJAK BRODOVI za trgovinu, putnička agencija, društvo s ograničenom odgovornošću, Borčićeva 8, 21000 Split</item>
    </derivirana_varijabla>
  </DomainObject.Predmet.ProtuStrankaListFormatedWithAdress>
  <DomainObject.Predmet.ProtuStrankaListFormatedWithAdressOIB>
    <izvorni_sadrzaj>
      <item>POLJAK BRODOVI za trgovinu, putnička agencija, društvo s ograničenom odgovornošću, OIB 10462263324, Borčićeva 8, 21000 Split</item>
    </izvorni_sadrzaj>
    <derivirana_varijabla naziv="DomainObject.Predmet.ProtuStrankaListFormatedWithAdressOIB_1">
      <item>POLJAK BRODOVI za trgovinu, putnička agencija, društvo s ograničenom odgovornošću, OIB 10462263324, Borčićeva 8, 21000 Split</item>
    </derivirana_varijabla>
  </DomainObject.Predmet.ProtuStrankaListFormatedWithAdressOIB>
  <DomainObject.Predmet.ProtuStrankaListNazivFormated>
    <izvorni_sadrzaj>
      <item>POLJAK BRODOVI za trgovinu, putnička agencija, društvo s ograničenom odgovornošću</item>
    </izvorni_sadrzaj>
    <derivirana_varijabla naziv="DomainObject.Predmet.ProtuStrankaListNazivFormated_1">
      <item>POLJAK BRODOVI za trgovinu, putnička agencija, društvo s ograničenom odgovornošću</item>
    </derivirana_varijabla>
  </DomainObject.Predmet.ProtuStrankaListNazivFormated>
  <DomainObject.Predmet.ProtuStrankaListNazivFormatedOIB>
    <izvorni_sadrzaj>
      <item>POLJAK BRODOVI za trgovinu, putnička agencija, društvo s ograničenom odgovornošću, OIB 10462263324</item>
    </izvorni_sadrzaj>
    <derivirana_varijabla naziv="DomainObject.Predmet.ProtuStrankaListNazivFormatedOIB_1">
      <item>POLJAK BRODOVI za trgovinu, putnička agencija, društvo s ograničenom odgovornošću, OIB 10462263324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POLJAK BRODOVI za trgovinu, putnička agencija, društvo s ograničenom odgovornošću</izvorni_sadrzaj>
    <derivirana_varijabla naziv="DomainObject.Predmet.ProtustrankaIDrugi_1">POLJAK BRODOVI za trgovinu, putnička agencija,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POLJAK BRODOVI za trgovinu, putnička agencija, društvo s ograničenom odgovornošću, OIB 10462263324, Borčićeva 8, 21000 Split</izvorni_sadrzaj>
    <derivirana_varijabla naziv="DomainObject.Predmet.ProtustrankaIDrugiAdressOIB_1">POLJAK BRODOVI za trgovinu, putnička agencija, društvo s ograničenom odgovornošću, OIB 10462263324, Borčićeva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POLJAK BRODOVI za trgovinu, putnička agencija, društvo s ograničenom odgovornošću</item>
      <item>FINANCIJSKA AGENCIJA, RC SPLIT</item>
    </izvorni_sadrzaj>
    <derivirana_varijabla naziv="DomainObject.Predmet.SudioniciListNaziv_1">
      <item>POLJAK BRODOVI za trgovinu, putnička agencija, društvo s ograničenom odgovornošću</item>
      <item>FINANCIJSKA AGENCIJA, RC SPLIT</item>
    </derivirana_varijabla>
  </DomainObject.Predmet.SudioniciListNaziv>
  <DomainObject.Predmet.SudioniciListAdressOIB>
    <izvorni_sadrzaj>
      <item>POLJAK BRODOVI za trgovinu, putnička agencija, društvo s ograničenom odgovornošću, OIB 10462263324, Borčićeva 8,21000 Split</item>
      <item>FINANCIJSKA AGENCIJA, RC SPLIT, OIB 85821130368, Mažuranićevo šetalište 24 b,21000 Split</item>
    </izvorni_sadrzaj>
    <derivirana_varijabla naziv="DomainObject.Predmet.SudioniciListAdressOIB_1">
      <item>POLJAK BRODOVI za trgovinu, putnička agencija, društvo s ograničenom odgovornošću, OIB 10462263324, Borčićeva 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10462263324</item>
      <item>, OIB 85821130368</item>
    </izvorni_sadrzaj>
    <derivirana_varijabla naziv="DomainObject.Predmet.SudioniciListNazivOIB_1">
      <item>, OIB 10462263324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1763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2015-12-18T07:26:00Z</dcterms:created>
  <dc:creator>Lari Glavaš</dc:creator>
  <cp:lastModifiedBy>Lari Glavaš</cp:lastModifiedBy>
  <cp:lastPrinted>2015-12-18T07:25:00Z</cp:lastPrinted>
  <dcterms:modified xmlns:xsi="http://www.w3.org/2001/XMLSchema-instance" xsi:type="dcterms:W3CDTF">2015-12-18T07:26:00Z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