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b71d" w14:paraId="299b71d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9577E9">
        <w:rPr>
          <w:rFonts w:hAnsi="Times New Roman" w:ascii="Times New Roman"/>
          <w:szCs w:val="24"/>
          <w:lang w:val="hr-HR"/>
        </w:rPr>
        <w:t xml:space="preserve"> </w:t>
      </w:r>
      <w:r w:rsidR="00E803EF" w:rsidRPr="00E803EF">
        <w:rPr>
          <w:rFonts w:hAnsi="Times New Roman" w:ascii="Times New Roman"/>
          <w:szCs w:val="24"/>
          <w:lang w:val="hr-HR"/>
        </w:rPr>
        <w:t xml:space="preserve">DAM-RO d.o.o. u stečaju, Hrašćica, Kralja Tomislava 33, OIB: 08941703381, </w:t>
      </w:r>
      <w:r w:rsidR="00E803EF">
        <w:rPr>
          <w:rFonts w:hAnsi="Times New Roman" w:ascii="Times New Roman"/>
          <w:szCs w:val="24"/>
          <w:lang w:val="hr-HR"/>
        </w:rPr>
        <w:t>2. listopada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E803EF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28. prosinca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E803EF">
        <w:rPr>
          <w:rFonts w:hAnsi="Times New Roman" w:ascii="Times New Roman"/>
          <w:szCs w:val="24"/>
          <w:lang w:val="hr-HR"/>
        </w:rPr>
        <w:t>2. listopada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2920AA" w:rsidP="002920AA" w:rsidR="002920AA" w:rsidRPr="00E803EF">
      <w:pPr>
        <w:ind w:firstLine="708" w:left="5664"/>
        <w:jc w:val="both"/>
        <w:rPr>
          <w:rFonts w:hAnsi="Times New Roman" w:ascii="Times New Roman"/>
          <w:lang w:val="hr-HR"/>
        </w:rPr>
      </w:pPr>
      <w:r w:rsidRPr="00E803EF">
        <w:rPr>
          <w:rFonts w:hAnsi="Times New Roman" w:ascii="Times New Roman"/>
          <w:lang w:val="hr-HR"/>
        </w:rPr>
        <w:t>SUDAC</w:t>
      </w:r>
    </w:p>
    <w:p w:rsidRDefault="009577E9" w:rsidP="002920AA" w:rsidR="009577E9" w:rsidRPr="00E803EF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9C30B4" w:rsidP="009577E9" w:rsidR="009C30B4" w:rsidRPr="00E803EF">
      <w:pPr>
        <w:jc w:val="both"/>
        <w:rPr>
          <w:rFonts w:hAnsi="Times New Roman" w:ascii="Times New Roman"/>
          <w:lang w:val="hr-HR"/>
        </w:rPr>
      </w:pPr>
    </w:p>
    <w:p w:rsidRDefault="009577E9" w:rsidP="009577E9" w:rsidR="009577E9" w:rsidRPr="00E803EF">
      <w:pPr>
        <w:ind w:firstLine="708" w:left="4956"/>
        <w:jc w:val="both"/>
        <w:rPr>
          <w:rFonts w:hAnsi="Times New Roman" w:ascii="Times New Roman"/>
          <w:color w:val="000000"/>
          <w:lang w:val="hr-HR"/>
        </w:rPr>
      </w:pPr>
      <w:r w:rsidRPr="00E803EF">
        <w:rPr>
          <w:rFonts w:hAnsi="Times New Roman" w:ascii="Times New Roman"/>
          <w:color w:val="000000"/>
          <w:lang w:val="hr-HR"/>
        </w:rPr>
        <w:t>Ksenija Flack-Makitan, v.r.</w:t>
      </w:r>
    </w:p>
    <w:p w:rsidRDefault="009577E9" w:rsidP="009577E9" w:rsidR="009577E9" w:rsidRPr="00E803EF">
      <w:pPr>
        <w:ind w:firstLine="708"/>
        <w:jc w:val="both"/>
        <w:rPr>
          <w:rFonts w:hAnsi="Times New Roman" w:ascii="Times New Roman"/>
          <w:color w:val="000000"/>
          <w:lang w:val="hr-HR"/>
        </w:rPr>
      </w:pPr>
    </w:p>
    <w:p w:rsidRDefault="002920AA" w:rsidP="002920AA" w:rsidR="002920AA" w:rsidRPr="00E803EF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50CCE" w:rsidP="009C30B4" w:rsidR="00273580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</w:t>
      </w:r>
      <w:r w:rsidR="00DF7444" w:rsidRPr="009C30B4">
        <w:rPr>
          <w:rFonts w:hAnsi="Times New Roman" w:ascii="Times New Roman"/>
          <w:szCs w:val="24"/>
          <w:lang w:val="hr-HR"/>
        </w:rPr>
        <w:t>oglasna ploča suda</w:t>
      </w:r>
      <w:r w:rsidR="009C30B4" w:rsidRPr="009C30B4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9577E9" w:rsidP="009C30B4" w:rsidR="009C30B4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</w:t>
      </w:r>
      <w:r w:rsidR="009C30B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upraviteljica </w:t>
      </w:r>
      <w:r w:rsidR="00E803EF">
        <w:rPr>
          <w:rFonts w:hAnsi="Times New Roman" w:ascii="Times New Roman"/>
          <w:szCs w:val="24"/>
          <w:lang w:val="hr-HR"/>
        </w:rPr>
        <w:t>Lidia Belamarić, Varaždin, Kratka 2</w:t>
      </w:r>
    </w:p>
    <w:p w:rsidRDefault="009C30B4" w:rsidP="009C30B4" w:rsidR="009C30B4" w:rsidRPr="00CE050F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sectPr w:rsidSect="00732414" w:rsidR="009C30B4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D96" w:rsidP="00162604" w:rsidR="00467D96">
      <w:r>
        <w:separator/>
      </w:r>
    </w:p>
  </w:endnote>
  <w:endnote w:id="0" w:type="continuationSeparator">
    <w:p w:rsidRDefault="00467D96" w:rsidP="00162604" w:rsidR="00467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D96" w:rsidP="00162604" w:rsidR="00467D96">
      <w:r>
        <w:separator/>
      </w:r>
    </w:p>
  </w:footnote>
  <w:footnote w:id="0" w:type="continuationSeparator">
    <w:p w:rsidRDefault="00467D96" w:rsidP="00162604" w:rsidR="00467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E803EF">
      <w:rPr>
        <w:rFonts w:hAnsi="Times New Roman" w:ascii="Times New Roman"/>
        <w:szCs w:val="24"/>
        <w:lang w:val="hr-HR"/>
      </w:rPr>
      <w:t>936/16-22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E300D"/>
    <w:rsid w:val="007E4F50"/>
    <w:rsid w:val="00803258"/>
    <w:rsid w:val="0081196F"/>
    <w:rsid w:val="00897415"/>
    <w:rsid w:val="0094237A"/>
    <w:rsid w:val="00943C34"/>
    <w:rsid w:val="009577E9"/>
    <w:rsid w:val="00975BED"/>
    <w:rsid w:val="00976DF4"/>
    <w:rsid w:val="009C30B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07358"/>
    <w:rsid w:val="00E110BA"/>
    <w:rsid w:val="00E803EF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7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5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735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735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735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7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5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735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735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735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941</properties:Characters>
  <properties:Lines>49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2017-10-02T11:25:00Z</cp:lastPrinted>
  <dcterms:modified xmlns:xsi="http://www.w3.org/2001/XMLSchema-instance" xsi:type="dcterms:W3CDTF">2017-10-02T12:02:00Z</dcterms:modified>
  <cp:revision>27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