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87c1" w14:paraId="15987c1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D42EFC">
        <w:rPr>
          <w:lang w:val="hr-HR"/>
        </w:rPr>
        <w:t>St-58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D42EFC">
        <w:t>nad dužnikom VEDRAN FUNGI</w:t>
      </w:r>
      <w:r w:rsidR="0073509B">
        <w:t xml:space="preserve"> </w:t>
      </w:r>
      <w:r w:rsidR="00D42EFC">
        <w:t>j.d.o.o., OIB: 15003166022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D42EFC">
        <w:t>štem Dravska 4</w:t>
      </w:r>
      <w:r w:rsidR="0073509B">
        <w:t>1</w:t>
      </w:r>
      <w:r w:rsidR="002F24AF">
        <w:t>,</w:t>
      </w:r>
      <w:r w:rsidR="00D42EFC">
        <w:t xml:space="preserve"> 42209 Sračinec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05705F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D42EFC">
        <w:t>VEDRAN FUNGI j.d.o.o., OIB: 15003166022 sa sjedištem Dravska 41, 42209 Sračinec</w:t>
      </w:r>
      <w:r w:rsidR="00D42EFC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D42EFC">
        <w:t xml:space="preserve">11.686,35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D42EFC" w:rsidRPr="00D42EFC">
        <w:t xml:space="preserve"> </w:t>
      </w:r>
      <w:r w:rsidR="00D42EFC">
        <w:t>VEDRAN FUNGI j.d.o.o., OIB: 15003166022 sa sjedištem Dravska 41, 42209 Sračinec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D42EFC">
        <w:rPr>
          <w:lang w:val="hr-HR"/>
        </w:rPr>
        <w:t>ana 14</w:t>
      </w:r>
      <w:r w:rsidR="00802B00">
        <w:rPr>
          <w:lang w:val="hr-HR"/>
        </w:rPr>
        <w:t>.0</w:t>
      </w:r>
      <w:r w:rsidR="00587F47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D42EFC">
        <w:t>VEDRAN FUNGI j.d.o.o., OIB: 15003166022 sa sjedištem Dravska 41, 42209 Sračinec.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D42EFC">
        <w:t>iznosu od 11.686,35</w:t>
      </w:r>
      <w:r w:rsidR="0073509B">
        <w:t xml:space="preserve"> 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5705F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F06" w:rsidP="007F64E0" w:rsidR="004E4F06">
      <w:r>
        <w:separator/>
      </w:r>
    </w:p>
  </w:endnote>
  <w:endnote w:id="0" w:type="continuationSeparator">
    <w:p w:rsidRDefault="004E4F06" w:rsidP="007F64E0" w:rsidR="004E4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F06" w:rsidP="007F64E0" w:rsidR="004E4F06">
      <w:r>
        <w:separator/>
      </w:r>
    </w:p>
  </w:footnote>
  <w:footnote w:id="0" w:type="continuationSeparator">
    <w:p w:rsidRDefault="004E4F06" w:rsidP="007F64E0" w:rsidR="004E4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F80C03">
      <w:rPr>
        <w:lang w:val="hr-HR"/>
      </w:rPr>
      <w:t>St-5</w:t>
    </w:r>
    <w:r w:rsidR="00D42EFC">
      <w:rPr>
        <w:lang w:val="hr-HR"/>
      </w:rPr>
      <w:t>8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28E1" w:rsidRPr="007628E1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5705F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E3DE8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F06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4B23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1D06"/>
    <w:rsid w:val="00722B7A"/>
    <w:rsid w:val="00726676"/>
    <w:rsid w:val="007302FC"/>
    <w:rsid w:val="00733111"/>
    <w:rsid w:val="00734005"/>
    <w:rsid w:val="0073509B"/>
    <w:rsid w:val="0073563E"/>
    <w:rsid w:val="00736296"/>
    <w:rsid w:val="00740917"/>
    <w:rsid w:val="00744EDF"/>
    <w:rsid w:val="00745F67"/>
    <w:rsid w:val="00746189"/>
    <w:rsid w:val="007613EB"/>
    <w:rsid w:val="0076247D"/>
    <w:rsid w:val="007628E1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0C3B"/>
    <w:rsid w:val="00D31732"/>
    <w:rsid w:val="00D37FEB"/>
    <w:rsid w:val="00D42EFC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2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2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 FUNGI jednostavno društvo s ograničenom odgovornošću za proizvodnju i  trgovinu gljiva</izvorni_sadrzaj>
    <derivirana_varijabla naziv="DomainObject.Predmet.ProtustrankaFormated_1">  VEDRAN FUNGI jednostavno društvo s ograničenom odgovornošću za proizvodnju i  trgovinu gljiva</derivirana_varijabla>
  </DomainObject.Predmet.ProtustrankaFormated>
  <DomainObject.Predmet.ProtustrankaFormatedOIB>
    <izvorni_sadrzaj>  VEDRAN FUNGI jednostavno društvo s ograničenom odgovornošću za proizvodnju i  trgovinu gljiva, OIB 15003166022</izvorni_sadrzaj>
    <derivirana_varijabla naziv="DomainObject.Predmet.ProtustrankaFormatedOIB_1">  VEDRAN FUNGI jednostavno društvo s ograničenom odgovornošću za proizvodnju i  trgovinu gljiva, OIB 15003166022</derivirana_varijabla>
  </DomainObject.Predmet.ProtustrankaFormatedOIB>
  <DomainObject.Predmet.ProtustrankaFormatedWithAdress>
    <izvorni_sadrzaj> VEDRAN FUNGI jednostavno društvo s ograničenom odgovornošću za proizvodnju i  trgovinu gljiva, Dravska 41, 42209 Sračinec</izvorni_sadrzaj>
    <derivirana_varijabla naziv="DomainObject.Predmet.ProtustrankaFormatedWithAdress_1"> VEDRAN FUNGI jednostavno društvo s ograničenom odgovornošću za proizvodnju i  trgovinu gljiva, Dravska 41, 42209 Sračinec</derivirana_varijabla>
  </DomainObject.Predmet.ProtustrankaFormatedWithAdress>
  <DomainObject.Predmet.ProtustrankaFormatedWithAdressOIB>
    <izvorni_sadrzaj> VEDRAN FUNGI jednostavno društvo s ograničenom odgovornošću za proizvodnju i  trgovinu gljiva, OIB 15003166022, Dravska 41, 42209 Sračinec</izvorni_sadrzaj>
    <derivirana_varijabla naziv="DomainObject.Predmet.ProtustrankaFormatedWithAdressOIB_1"> VEDRAN FUNGI jednostavno društvo s ograničenom odgovornošću za proizvodnju i  trgovinu gljiva, OIB 15003166022, Dravska 41, 42209 Sračinec</derivirana_varijabla>
  </DomainObject.Predmet.ProtustrankaFormatedWithAdressOIB>
  <DomainObject.Predmet.ProtustrankaWithAdress>
    <izvorni_sadrzaj>VEDRAN FUNGI jednostavno društvo s ograničenom odgovornošću za proizvodnju i  trgovinu gljiva Dravska 41, 42209 Sračinec</izvorni_sadrzaj>
    <derivirana_varijabla naziv="DomainObject.Predmet.ProtustrankaWithAdress_1">VEDRAN FUNGI jednostavno društvo s ograničenom odgovornošću za proizvodnju i  trgovinu gljiva Dravska 41, 42209 Sračinec</derivirana_varijabla>
  </DomainObject.Predmet.ProtustrankaWithAdress>
  <DomainObject.Predmet.ProtustrankaWithAdressOIB>
    <izvorni_sadrzaj>VEDRAN FUNGI jednostavno društvo s ograničenom odgovornošću za proizvodnju i  trgovinu gljiva, OIB 15003166022, Dravska 41, 42209 Sračinec</izvorni_sadrzaj>
    <derivirana_varijabla naziv="DomainObject.Predmet.ProtustrankaWithAdressOIB_1">VEDRAN FUNGI jednostavno društvo s ograničenom odgovornošću za proizvodnju i  trgovinu gljiva, OIB 15003166022, Dravska 41, 42209 Sračinec</derivirana_varijabla>
  </DomainObject.Predmet.ProtustrankaWithAdressOIB>
  <DomainObject.Predmet.ProtustrankaNazivFormated>
    <izvorni_sadrzaj>VEDRAN FUNGI jednostavno društvo s ograničenom odgovornošću za proizvodnju i  trgovinu gljiva</izvorni_sadrzaj>
    <derivirana_varijabla naziv="DomainObject.Predmet.ProtustrankaNazivFormated_1">VEDRAN FUNGI jednostavno društvo s ograničenom odgovornošću za proizvodnju i  trgovinu gljiva</derivirana_varijabla>
  </DomainObject.Predmet.ProtustrankaNazivFormated>
  <DomainObject.Predmet.ProtustrankaNazivFormatedOIB>
    <izvorni_sadrzaj>VEDRAN FUNGI jednostavno društvo s ograničenom odgovornošću za proizvodnju i  trgovinu gljiva, OIB 15003166022</izvorni_sadrzaj>
    <derivirana_varijabla naziv="DomainObject.Predmet.ProtustrankaNazivFormatedOIB_1">VEDRAN FUNGI jednostavno društvo s ograničenom odgovornošću za proizvodnju i  trgovinu gljiva, OIB 15003166022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11686.35</izvorni_sadrzaj>
    <derivirana_varijabla naziv="DomainObject.Predmet.TrenutnaVrijednost_1">11686.35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VEDRAN FUNGI jednostavno društvo s ograničenom odgovornošću za proizvodnju i  trgovinu gljiva</item>
    </izvorni_sadrzaj>
    <derivirana_varijabla naziv="DomainObject.Predmet.ProtuStrankaListFormated_1">
      <item>VEDRAN FUNGI jednostavno društvo s ograničenom odgovornošću za proizvodnju i  trgovinu gljiva</item>
    </derivirana_varijabla>
  </DomainObject.Predmet.ProtuStrankaListFormated>
  <DomainObject.Predmet.ProtuStrankaListFormatedOIB>
    <izvorni_sadrzaj>
      <item>VEDRAN FUNGI jednostavno društvo s ograničenom odgovornošću za proizvodnju i  trgovinu gljiva, OIB 15003166022</item>
    </izvorni_sadrzaj>
    <derivirana_varijabla naziv="DomainObject.Predmet.ProtuStrankaListFormatedOIB_1">
      <item>VEDRAN FUNGI jednostavno društvo s ograničenom odgovornošću za proizvodnju i  trgovinu gljiva, OIB 15003166022</item>
    </derivirana_varijabla>
  </DomainObject.Predmet.ProtuStrankaListFormatedOIB>
  <DomainObject.Predmet.ProtuStrankaListFormatedWithAdress>
    <izvorni_sadrzaj>
      <item>VEDRAN FUNGI jednostavno društvo s ograničenom odgovornošću za proizvodnju i  trgovinu gljiva, Dravska 41, 42209 Sračinec</item>
    </izvorni_sadrzaj>
    <derivirana_varijabla naziv="DomainObject.Predmet.ProtuStrankaListFormatedWithAdress_1">
      <item>VEDRAN FUNGI jednostavno društvo s ograničenom odgovornošću za proizvodnju i  trgovinu gljiva, Dravska 41, 42209 Sračinec</item>
    </derivirana_varijabla>
  </DomainObject.Predmet.ProtuStrankaListFormatedWithAdress>
  <DomainObject.Predmet.ProtuStrankaListFormatedWithAdressOIB>
    <izvorni_sadrzaj>
      <item>VEDRAN FUNGI jednostavno društvo s ograničenom odgovornošću za proizvodnju i  trgovinu gljiva, OIB 15003166022, Dravska 41, 42209 Sračinec</item>
    </izvorni_sadrzaj>
    <derivirana_varijabla naziv="DomainObject.Predmet.ProtuStrankaListFormatedWithAdressOIB_1">
      <item>VEDRAN FUNGI jednostavno društvo s ograničenom odgovornošću za proizvodnju i  trgovinu gljiva, OIB 15003166022, Dravska 41, 42209 Sračinec</item>
    </derivirana_varijabla>
  </DomainObject.Predmet.ProtuStrankaListFormatedWithAdressOIB>
  <DomainObject.Predmet.ProtuStrankaListNazivFormated>
    <izvorni_sadrzaj>
      <item>VEDRAN FUNGI jednostavno društvo s ograničenom odgovornošću za proizvodnju i  trgovinu gljiva</item>
    </izvorni_sadrzaj>
    <derivirana_varijabla naziv="DomainObject.Predmet.ProtuStrankaListNazivFormated_1">
      <item>VEDRAN FUNGI jednostavno društvo s ograničenom odgovornošću za proizvodnju i  trgovinu gljiva</item>
    </derivirana_varijabla>
  </DomainObject.Predmet.ProtuStrankaListNazivFormated>
  <DomainObject.Predmet.ProtuStrankaListNazivFormatedOIB>
    <izvorni_sadrzaj>
      <item>VEDRAN FUNGI jednostavno društvo s ograničenom odgovornošću za proizvodnju i  trgovinu gljiva, OIB 15003166022</item>
    </izvorni_sadrzaj>
    <derivirana_varijabla naziv="DomainObject.Predmet.ProtuStrankaListNazivFormatedOIB_1">
      <item>VEDRAN FUNGI jednostavno društvo s ograničenom odgovornošću za proizvodnju i  trgovinu gljiva, OIB 15003166022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VEDRAN FUNGI jednostavno društvo s ograničenom odgovornošću za proizvodnju i  trgovinu gljiva</izvorni_sadrzaj>
    <derivirana_varijabla naziv="DomainObject.Predmet.ProtustrankaIDrugi_1">VEDRAN FUNGI jednostavno društvo s ograničenom odgovornošću za proizvodnju i  trgovinu gljiva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VEDRAN FUNGI jednostavno društvo s ograničenom odgovornošću za proizvodnju i  trgovinu gljiva, OIB 15003166022, Dravska 41, 42209 Sračinec</izvorni_sadrzaj>
    <derivirana_varijabla naziv="DomainObject.Predmet.ProtustrankaIDrugiAdressOIB_1">VEDRAN FUNGI jednostavno društvo s ograničenom odgovornošću za proizvodnju i  trgovinu gljiva, OIB 15003166022, Dravska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VEDRAN FUNGI jednostavno društvo s ograničenom odgovornošću za proizvodnju i  trgovinu gljiva</item>
      <item>E-oglasna ploča</item>
      <item>Sudski registar</item>
    </izvorni_sadrzaj>
    <derivirana_varijabla naziv="DomainObject.Predmet.SudioniciListNaziv_1">
      <item>Financijska agencija</item>
      <item>VEDRAN FUNGI jednostavno društvo s ograničenom odgovornošću za proizvodnju i  trgovinu gljiva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VEDRAN FUNGI jednostavno društvo s ograničenom odgovornošću za proizvodnju i  trgovinu gljiva, OIB 15003166022, Dravska 41,42209 Sračinec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VEDRAN FUNGI jednostavno društvo s ograničenom odgovornošću za proizvodnju i  trgovinu gljiva, OIB 15003166022, Dravska 41,42209 Sračinec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15003166022</item>
      <item>, OIB null</item>
      <item>, OIB null</item>
    </izvorni_sadrzaj>
    <derivirana_varijabla naziv="DomainObject.Predmet.SudioniciListNazivOIB_1">
      <item>, OIB 85821130368</item>
      <item>, OIB 15003166022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415</properties:Words>
  <properties:Characters>2285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2016-03-21T10:55:00Z</dcterms:created>
  <dc:creator>user</dc:creator>
  <cp:lastModifiedBy>Maja Marčec</cp:lastModifiedBy>
  <cp:lastPrinted>2016-03-17T11:28:00Z</cp:lastPrinted>
  <dcterms:modified xmlns:xsi="http://www.w3.org/2001/XMLSchema-instance" xsi:type="dcterms:W3CDTF">2016-03-29T10:31:00Z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