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dd94" w14:paraId="777dd94" w:rsidRDefault="002F357C" w:rsidP="00345FCD" w:rsidR="00345FCD" w:rsidRPr="00B90B61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B90B6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2F357C" w:rsidP="002F357C" w:rsidR="002F357C" w:rsidRPr="00B90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90B6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B90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90B6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B90B6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hAnsi="Times New Roman" w:ascii="Times New Roman"/>
          <w:sz w:val="24"/>
          <w:szCs w:val="24"/>
        </w:rPr>
        <w:t>Zagreb, Amruševa 2/II</w:t>
      </w:r>
      <w:r w:rsidRPr="00B90B61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Marku </w:t>
      </w:r>
      <w:proofErr w:type="spellStart"/>
      <w:r w:rsidR="00FE7B71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Ivrlaču</w:t>
      </w:r>
      <w:proofErr w:type="spellEnd"/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04EA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ŠKOLA NOGOMETA MAKSIMIR, Zagreb, </w:t>
      </w:r>
      <w:proofErr w:type="spellStart"/>
      <w:r w:rsidR="00AD04EA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>Prilesje</w:t>
      </w:r>
      <w:proofErr w:type="spellEnd"/>
      <w:r w:rsidR="00AD04EA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1F, OIB: 54292548037</w:t>
      </w:r>
      <w:r w:rsidR="000B7928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zahtjeva Financijske ag</w:t>
      </w:r>
      <w:r w:rsidR="002F357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D329E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D329E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="002F357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04EA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ŠKOLA NOGOMETA MAKSIMIR, Zagreb, </w:t>
      </w:r>
      <w:proofErr w:type="spellStart"/>
      <w:r w:rsidR="00AD04EA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>Prilesje</w:t>
      </w:r>
      <w:proofErr w:type="spellEnd"/>
      <w:r w:rsidR="00AD04EA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1F, OIB: 54292548037</w:t>
      </w:r>
      <w:r w:rsidR="00C149FF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87997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29E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335D2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8135C6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335D2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B7928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B90B6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04EA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Dejana Ivanović</w:t>
      </w:r>
      <w:r w:rsidR="007A0038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</w:t>
      </w:r>
      <w:r w:rsidR="00B454B0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04EA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Svetog Mateja 124</w:t>
      </w:r>
      <w:r w:rsidR="00000121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04EA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ŠKOLA NOGOMETA MAKSIMIR, Zagreb, </w:t>
      </w:r>
      <w:proofErr w:type="spellStart"/>
      <w:r w:rsidR="00AD04EA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>Prilesje</w:t>
      </w:r>
      <w:proofErr w:type="spellEnd"/>
      <w:r w:rsidR="00AD04EA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1F, OIB: 54292548037</w:t>
      </w:r>
      <w:r w:rsidR="005879F4" w:rsidRPr="00B90B61">
        <w:rPr>
          <w:rFonts w:cs="Times New Roman" w:hAnsi="Times New Roman" w:ascii="Times New Roman"/>
          <w:sz w:val="24"/>
          <w:szCs w:val="24"/>
        </w:rPr>
        <w:t xml:space="preserve"> 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3D5428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00121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D5428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B90B6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90B61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2. siječnja 2017</w:t>
      </w:r>
      <w:r w:rsidR="006761C1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B90B61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ŠKOLA NOGOMETA MAKSIMIR, Zagreb, </w:t>
      </w:r>
      <w:proofErr w:type="spellStart"/>
      <w:r w:rsidR="00B90B61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>Prilesje</w:t>
      </w:r>
      <w:proofErr w:type="spellEnd"/>
      <w:r w:rsidR="00B90B61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1F, OIB: 54292548037</w:t>
      </w:r>
      <w:r w:rsidR="00B90B61" w:rsidRPr="00B90B61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D17903" w:rsidP="00345FCD" w:rsidR="00D17903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B90B61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3/2017</w:t>
      </w:r>
      <w:r w:rsidR="00026C85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B454B0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11.</w:t>
      </w:r>
      <w:r w:rsidR="003D5428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rujna</w:t>
      </w:r>
      <w:r w:rsidR="006761C1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026C85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454B0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90B61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5681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2017.</w:t>
      </w:r>
    </w:p>
    <w:p w:rsidRDefault="00026C85" w:rsidP="00345FCD" w:rsidR="00026C85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B90B61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B90B6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681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5681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B90B61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B90B61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B90B61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B90B61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hAnsi="Times New Roman" w:ascii="Times New Roman"/>
          <w:sz w:val="24"/>
          <w:szCs w:val="24"/>
          <w:lang w:eastAsia="hr-HR"/>
        </w:rPr>
        <w:t xml:space="preserve">Marko </w:t>
      </w:r>
      <w:proofErr w:type="spellStart"/>
      <w:r w:rsidRPr="00B90B61">
        <w:rPr>
          <w:rFonts w:cs="Times New Roman" w:hAnsi="Times New Roman" w:ascii="Times New Roman"/>
          <w:sz w:val="24"/>
          <w:szCs w:val="24"/>
          <w:lang w:eastAsia="hr-HR"/>
        </w:rPr>
        <w:t>Ivrlač</w:t>
      </w:r>
      <w:proofErr w:type="spellEnd"/>
    </w:p>
    <w:p w:rsidRDefault="00345FCD" w:rsidP="00446C4D" w:rsidR="00345FCD" w:rsidRPr="00B90B6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B90B6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B90B6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B90B6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B90B6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B90B6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B90B6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B90B6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B90B6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B90B6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B90B6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B90B6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B90B6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90B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bookmarkEnd w:id="0"/>
    <w:p w:rsidRDefault="00B90B61" w:rsidP="00345FCD" w:rsidR="00C97E01" w:rsidRPr="00B90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B90B6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123575205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35681C" w:rsidP="0035681C" w:rsidR="0035681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B90B61">
          <w:rPr>
            <w:b/>
            <w:noProof/>
          </w:rPr>
          <w:t>2</w:t>
        </w:r>
        <w:r w:rsidRPr="002F357C">
          <w:rPr>
            <w:b/>
          </w:rPr>
          <w:fldChar w:fldCharType="end"/>
        </w:r>
      </w:p>
      <w:p w:rsidRDefault="00180367" w:rsidP="0035681C" w:rsidR="0035681C">
        <w:pPr>
          <w:pStyle w:val="Zaglavlje"/>
          <w:jc w:val="right"/>
        </w:pPr>
        <w:r>
          <w:rPr>
            <w:b/>
          </w:rPr>
          <w:t xml:space="preserve">Poslovni broj: 58. </w:t>
        </w:r>
        <w:r>
          <w:rPr>
            <w:b/>
          </w:rPr>
          <w:t>St-</w:t>
        </w:r>
        <w:r w:rsidR="00AD04EA">
          <w:rPr>
            <w:b/>
          </w:rPr>
          <w:t>3/2017</w:t>
        </w:r>
      </w:p>
    </w:sdtContent>
  </w:sdt>
  <w:p w:rsidRDefault="0035681C" w:rsidP="0035681C" w:rsidR="0035681C">
    <w:pPr>
      <w:pStyle w:val="Zaglavlje"/>
    </w:pP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B90B61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 xml:space="preserve">. </w:t>
        </w:r>
        <w:r w:rsidR="005D58D8">
          <w:rPr>
            <w:b/>
          </w:rPr>
          <w:t>St-</w:t>
        </w:r>
        <w:r w:rsidR="00AD04EA">
          <w:rPr>
            <w:b/>
          </w:rPr>
          <w:t>3/2017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0121"/>
    <w:rsid w:val="00026C85"/>
    <w:rsid w:val="00030991"/>
    <w:rsid w:val="000373D8"/>
    <w:rsid w:val="000455B1"/>
    <w:rsid w:val="00061321"/>
    <w:rsid w:val="00095E86"/>
    <w:rsid w:val="000A3268"/>
    <w:rsid w:val="000B7928"/>
    <w:rsid w:val="0014690A"/>
    <w:rsid w:val="00155293"/>
    <w:rsid w:val="00167B23"/>
    <w:rsid w:val="001705AB"/>
    <w:rsid w:val="00171DA6"/>
    <w:rsid w:val="00180367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059DD"/>
    <w:rsid w:val="00330535"/>
    <w:rsid w:val="003335D2"/>
    <w:rsid w:val="00345FCD"/>
    <w:rsid w:val="0035681C"/>
    <w:rsid w:val="003B2EA0"/>
    <w:rsid w:val="003C1974"/>
    <w:rsid w:val="003D0E0E"/>
    <w:rsid w:val="003D5428"/>
    <w:rsid w:val="003F1779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D68D3"/>
    <w:rsid w:val="005E2D66"/>
    <w:rsid w:val="005E3F56"/>
    <w:rsid w:val="005F1C02"/>
    <w:rsid w:val="00603066"/>
    <w:rsid w:val="006145FB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0038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87997"/>
    <w:rsid w:val="009C071A"/>
    <w:rsid w:val="009C07FF"/>
    <w:rsid w:val="009D072E"/>
    <w:rsid w:val="009E218F"/>
    <w:rsid w:val="00A017F8"/>
    <w:rsid w:val="00A20386"/>
    <w:rsid w:val="00A3376C"/>
    <w:rsid w:val="00A33E77"/>
    <w:rsid w:val="00A96E13"/>
    <w:rsid w:val="00AC04CB"/>
    <w:rsid w:val="00AD04EA"/>
    <w:rsid w:val="00B22542"/>
    <w:rsid w:val="00B33374"/>
    <w:rsid w:val="00B454B0"/>
    <w:rsid w:val="00B5563D"/>
    <w:rsid w:val="00B90B61"/>
    <w:rsid w:val="00BE2983"/>
    <w:rsid w:val="00C12535"/>
    <w:rsid w:val="00C149FF"/>
    <w:rsid w:val="00C941D3"/>
    <w:rsid w:val="00CA317F"/>
    <w:rsid w:val="00CA617C"/>
    <w:rsid w:val="00CD329E"/>
    <w:rsid w:val="00D01556"/>
    <w:rsid w:val="00D12E11"/>
    <w:rsid w:val="00D17903"/>
    <w:rsid w:val="00D6564F"/>
    <w:rsid w:val="00D83D52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2517</properties:Characters>
  <properties:Lines>20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2018-02-22T15:01:00Z</dcterms:created>
  <dc:creator>Joško Livaković</dc:creator>
  <cp:lastModifiedBy>Marko Ivrlač</cp:lastModifiedBy>
  <cp:lastPrinted>2018-02-22T14:14:00Z</cp:lastPrinted>
  <dcterms:modified xmlns:xsi="http://www.w3.org/2001/XMLSchema-instance" xsi:type="dcterms:W3CDTF">2018-02-22T15:01:00Z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St-1520/2016-3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