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db56" w14:paraId="c13db56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033B4" w:rsidR="00995879" w:rsidRPr="00E4444A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>o sucu toga suda Vesni Sremac Šoštar, a povodom prijedloga predlagatelja FINA, Regionalni centar Zagreb, Trg svibanjskih žrtava 1995. 1., OIB: 85821130368, radi otvaranja stečajnog postupka nad steč</w:t>
      </w:r>
      <w:r>
        <w:t xml:space="preserve">ajnim dužnikom </w:t>
      </w:r>
      <w:proofErr w:type="spellStart"/>
      <w:r w:rsidR="00684A71" w:rsidRPr="00395476">
        <w:rPr>
          <w:rFonts w:eastAsiaTheme="minorEastAsia"/>
        </w:rPr>
        <w:t>BARIVAN</w:t>
      </w:r>
      <w:proofErr w:type="spellEnd"/>
      <w:r w:rsidR="00684A71" w:rsidRPr="00395476">
        <w:rPr>
          <w:rFonts w:eastAsiaTheme="minorEastAsia"/>
        </w:rPr>
        <w:t xml:space="preserve"> GRADNJA j.d.o.o.</w:t>
      </w:r>
      <w:r w:rsidR="00684A71">
        <w:rPr>
          <w:rFonts w:eastAsiaTheme="minorEastAsia"/>
        </w:rPr>
        <w:t>- u stečaju</w:t>
      </w:r>
      <w:r w:rsidR="00684A71" w:rsidRPr="00395476">
        <w:rPr>
          <w:rFonts w:eastAsiaTheme="minorEastAsia"/>
        </w:rPr>
        <w:t xml:space="preserve">, Zagreb, </w:t>
      </w:r>
      <w:proofErr w:type="spellStart"/>
      <w:r w:rsidR="00684A71" w:rsidRPr="00395476">
        <w:rPr>
          <w:rFonts w:eastAsiaTheme="minorEastAsia"/>
        </w:rPr>
        <w:t>Pečnjakova</w:t>
      </w:r>
      <w:proofErr w:type="spellEnd"/>
      <w:r w:rsidR="00684A71" w:rsidRPr="00395476">
        <w:rPr>
          <w:rFonts w:eastAsiaTheme="minorEastAsia"/>
        </w:rPr>
        <w:t xml:space="preserve"> 1, </w:t>
      </w:r>
      <w:proofErr w:type="spellStart"/>
      <w:r w:rsidR="00684A71" w:rsidRPr="00395476">
        <w:rPr>
          <w:rFonts w:eastAsiaTheme="minorEastAsia"/>
        </w:rPr>
        <w:t>OIB</w:t>
      </w:r>
      <w:proofErr w:type="spellEnd"/>
      <w:r w:rsidR="00684A71" w:rsidRPr="00395476">
        <w:rPr>
          <w:rFonts w:eastAsiaTheme="minorEastAsia"/>
        </w:rPr>
        <w:t xml:space="preserve">: </w:t>
      </w:r>
      <w:proofErr w:type="spellStart"/>
      <w:r w:rsidR="00684A71" w:rsidRPr="00395476">
        <w:rPr>
          <w:rFonts w:eastAsiaTheme="minorEastAsia"/>
        </w:rPr>
        <w:t>86017630992</w:t>
      </w:r>
      <w:proofErr w:type="spellEnd"/>
      <w:r w:rsidR="00684A71" w:rsidRPr="00395476">
        <w:rPr>
          <w:rFonts w:eastAsiaTheme="minorEastAsia"/>
        </w:rPr>
        <w:t xml:space="preserve">, </w:t>
      </w:r>
      <w:proofErr w:type="spellStart"/>
      <w:r w:rsidR="00684A71" w:rsidRPr="00395476">
        <w:rPr>
          <w:rFonts w:eastAsiaTheme="minorEastAsia"/>
        </w:rPr>
        <w:t>MBS</w:t>
      </w:r>
      <w:proofErr w:type="spellEnd"/>
      <w:r w:rsidR="00684A71" w:rsidRPr="00395476">
        <w:rPr>
          <w:rFonts w:eastAsiaTheme="minorEastAsia"/>
        </w:rPr>
        <w:t xml:space="preserve">: </w:t>
      </w:r>
      <w:proofErr w:type="spellStart"/>
      <w:r w:rsidR="00684A71" w:rsidRPr="00395476">
        <w:rPr>
          <w:rFonts w:eastAsiaTheme="minorEastAsia"/>
        </w:rPr>
        <w:t>080840786</w:t>
      </w:r>
      <w:proofErr w:type="spellEnd"/>
      <w:r w:rsidRPr="002B5F03">
        <w:t xml:space="preserve">, dana </w:t>
      </w:r>
      <w:proofErr w:type="spellStart"/>
      <w:r w:rsidR="00224340">
        <w:t>12</w:t>
      </w:r>
      <w:proofErr w:type="spellEnd"/>
      <w:r w:rsidR="00224340">
        <w:t>. veljače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proofErr w:type="spellStart"/>
      <w:r w:rsidR="00684A71" w:rsidRPr="00395476">
        <w:rPr>
          <w:rFonts w:eastAsiaTheme="minorEastAsia"/>
        </w:rPr>
        <w:t>BARIVAN</w:t>
      </w:r>
      <w:proofErr w:type="spellEnd"/>
      <w:r w:rsidR="00684A71" w:rsidRPr="00395476">
        <w:rPr>
          <w:rFonts w:eastAsiaTheme="minorEastAsia"/>
        </w:rPr>
        <w:t xml:space="preserve"> GRADNJA j.d.o.o.</w:t>
      </w:r>
      <w:r w:rsidR="00684A71">
        <w:rPr>
          <w:rFonts w:eastAsiaTheme="minorEastAsia"/>
        </w:rPr>
        <w:t>- u stečaju</w:t>
      </w:r>
      <w:r w:rsidR="00684A71" w:rsidRPr="00395476">
        <w:rPr>
          <w:rFonts w:eastAsiaTheme="minorEastAsia"/>
        </w:rPr>
        <w:t xml:space="preserve">, Zagreb, </w:t>
      </w:r>
      <w:proofErr w:type="spellStart"/>
      <w:r w:rsidR="00684A71" w:rsidRPr="00395476">
        <w:rPr>
          <w:rFonts w:eastAsiaTheme="minorEastAsia"/>
        </w:rPr>
        <w:t>Pečnjakova</w:t>
      </w:r>
      <w:proofErr w:type="spellEnd"/>
      <w:r w:rsidR="00684A71" w:rsidRPr="00395476">
        <w:rPr>
          <w:rFonts w:eastAsiaTheme="minorEastAsia"/>
        </w:rPr>
        <w:t xml:space="preserve"> 1, </w:t>
      </w:r>
      <w:proofErr w:type="spellStart"/>
      <w:r w:rsidR="00684A71" w:rsidRPr="00395476">
        <w:rPr>
          <w:rFonts w:eastAsiaTheme="minorEastAsia"/>
        </w:rPr>
        <w:t>OIB</w:t>
      </w:r>
      <w:proofErr w:type="spellEnd"/>
      <w:r w:rsidR="00684A71" w:rsidRPr="00395476">
        <w:rPr>
          <w:rFonts w:eastAsiaTheme="minorEastAsia"/>
        </w:rPr>
        <w:t xml:space="preserve">: </w:t>
      </w:r>
      <w:proofErr w:type="spellStart"/>
      <w:r w:rsidR="00684A71" w:rsidRPr="00395476">
        <w:rPr>
          <w:rFonts w:eastAsiaTheme="minorEastAsia"/>
        </w:rPr>
        <w:t>86017630992</w:t>
      </w:r>
      <w:proofErr w:type="spellEnd"/>
      <w:r w:rsidR="00684A71" w:rsidRPr="00395476">
        <w:rPr>
          <w:rFonts w:eastAsiaTheme="minorEastAsia"/>
        </w:rPr>
        <w:t xml:space="preserve">, </w:t>
      </w:r>
      <w:proofErr w:type="spellStart"/>
      <w:r w:rsidR="00684A71" w:rsidRPr="00395476">
        <w:rPr>
          <w:rFonts w:eastAsiaTheme="minorEastAsia"/>
        </w:rPr>
        <w:t>MBS</w:t>
      </w:r>
      <w:proofErr w:type="spellEnd"/>
      <w:r w:rsidR="00684A71" w:rsidRPr="00395476">
        <w:rPr>
          <w:rFonts w:eastAsiaTheme="minorEastAsia"/>
        </w:rPr>
        <w:t xml:space="preserve">: </w:t>
      </w:r>
      <w:proofErr w:type="spellStart"/>
      <w:r w:rsidR="00684A71" w:rsidRPr="00395476">
        <w:rPr>
          <w:rFonts w:eastAsiaTheme="minorEastAsia"/>
        </w:rPr>
        <w:t>080840786</w:t>
      </w:r>
      <w:proofErr w:type="spellEnd"/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proofErr w:type="spellStart"/>
      <w:r w:rsidR="00FF53C7">
        <w:t>21</w:t>
      </w:r>
      <w:proofErr w:type="spellEnd"/>
      <w:r w:rsidR="00FF53C7">
        <w:t>. studenog</w:t>
      </w:r>
      <w:r w:rsidRPr="00E4444A">
        <w:t xml:space="preserve"> </w:t>
      </w:r>
      <w:proofErr w:type="spellStart"/>
      <w:r w:rsidRPr="00E4444A">
        <w:t>2018</w:t>
      </w:r>
      <w:proofErr w:type="spellEnd"/>
      <w:r w:rsidRPr="00E4444A">
        <w:t xml:space="preserve">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F53C7">
        <w:rPr>
          <w:rFonts w:hAnsi="Times New Roman" w:ascii="Times New Roman"/>
          <w:sz w:val="24"/>
          <w:szCs w:val="24"/>
        </w:rPr>
        <w:t>12</w:t>
      </w:r>
      <w:proofErr w:type="spellEnd"/>
      <w:r w:rsidR="00FF53C7">
        <w:rPr>
          <w:rFonts w:hAnsi="Times New Roman" w:ascii="Times New Roman"/>
          <w:sz w:val="24"/>
          <w:szCs w:val="24"/>
        </w:rPr>
        <w:t xml:space="preserve">. veljače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7033B4">
        <w:rPr>
          <w:rFonts w:hAnsi="Times New Roman" w:ascii="Times New Roman"/>
          <w:sz w:val="24"/>
          <w:szCs w:val="24"/>
        </w:rPr>
        <w:t>,v.r.</w:t>
      </w:r>
    </w:p>
    <w:p w:rsidRDefault="0076562B" w:rsidP="004E3A48" w:rsidR="0076562B" w:rsidRP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7033B4" w:rsidR="007033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7033B4" w:rsidP="007033B4" w:rsidR="00E444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7033B4" w:rsidP="007033B4" w:rsidR="007033B4" w:rsidRPr="00E4444A"/>
    <w:sectPr w:rsidSect="007033B4" w:rsidR="007033B4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>
      <w:t>5024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30</w:t>
    </w:r>
    <w:proofErr w:type="spellEnd"/>
    <w:r w:rsidR="000E63BB"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224340">
          <w:t>5024</w:t>
        </w:r>
        <w:proofErr w:type="spellEnd"/>
        <w:r w:rsidR="00224340">
          <w:t>/</w:t>
        </w:r>
        <w:proofErr w:type="spellStart"/>
        <w:r w:rsidR="00224340">
          <w:t>16</w:t>
        </w:r>
        <w:proofErr w:type="spellEnd"/>
        <w:r w:rsidR="00224340">
          <w:t>-</w:t>
        </w:r>
        <w:proofErr w:type="spellStart"/>
        <w:r w:rsidR="00C05317">
          <w:t>30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84A71"/>
    <w:rsid w:val="00693C1D"/>
    <w:rsid w:val="00694B0D"/>
    <w:rsid w:val="006A5EE0"/>
    <w:rsid w:val="006B4941"/>
    <w:rsid w:val="006C2C97"/>
    <w:rsid w:val="006D17BB"/>
    <w:rsid w:val="006E1126"/>
    <w:rsid w:val="007033B4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St-5024/2016</izvorni_sadrzaj>
    <derivirana_varijabla naziv="DomainObject.Predmet.OznakaBroj_1">St-5024/2016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BARIVAN GRADNJA j.d.o.o. za gradnju, trgovinu i usluge zastupanog po punomoćniku ZORA BARIŠIĆ</izvorni_sadrzaj>
    <derivirana_varijabla naziv="DomainObject.Predmet.ProtustrankaFormated_1">  BARIVAN GRADNJA j.d.o.o. za gradnju, trgovinu i usluge zastupanog po punomoćniku ZORA BARIŠIĆ</derivirana_varijabla>
  </DomainObject.Predmet.ProtustrankaFormated>
  <DomainObject.Predmet.ProtustrankaFormatedOIB>
    <izvorni_sadrzaj>  BARIVAN GRADNJA j.d.o.o. za gradnju, trgovinu i usluge, OIB 86017630992 zastupanog po punomoćniku ZORA BARIŠIĆ</izvorni_sadrzaj>
    <derivirana_varijabla naziv="DomainObject.Predmet.ProtustrankaFormatedOIB_1">  BARIVAN GRADNJA j.d.o.o. za gradnju, trgovinu i usluge, OIB 86017630992 zastupanog po punomoćniku ZORA BARIŠIĆ</derivirana_varijabla>
  </DomainObject.Predmet.ProtustrankaFormatedOIB>
  <DomainObject.Predmet.ProtustrankaFormatedWithAdress>
    <izvorni_sadrzaj> BARIVAN GRADNJA j.d.o.o. za gradnju, trgovinu i usluge, Pečnjakova 1, 10000 Zagreb zastupanog po punomoćniku ZORA BARIŠIĆ</izvorni_sadrzaj>
    <derivirana_varijabla naziv="DomainObject.Predmet.ProtustrankaFormatedWithAdress_1"> BARIVAN GRADNJA j.d.o.o. za gradnju, trgovinu i usluge, Pečnjakova 1, 10000 Zagreb zastupanog po punomoćniku ZORA BARIŠIĆ</derivirana_varijabla>
  </DomainObject.Predmet.ProtustrankaFormatedWithAdress>
  <DomainObject.Predmet.ProtustrankaFormatedWithAdressOIB>
    <izvorni_sadrzaj> BARIVAN GRADNJA j.d.o.o. za gradnju, trgovinu i usluge, OIB 86017630992, Pečnjakova 1, 10000 Zagreb zastupanog po punomoćniku ZORA BARIŠIĆ</izvorni_sadrzaj>
    <derivirana_varijabla naziv="DomainObject.Predmet.ProtustrankaFormatedWithAdressOIB_1"> BARIVAN GRADNJA j.d.o.o. za gradnju, trgovinu i usluge, OIB 86017630992, Pečnjakova 1, 10000 Zagreb zastupanog po punomoćniku ZORA BARIŠIĆ</derivirana_varijabla>
  </DomainObject.Predmet.ProtustrankaFormatedWithAdressOIB>
  <DomainObject.Predmet.ProtustrankaWithAdress>
    <izvorni_sadrzaj>BARIVAN GRADNJA j.d.o.o. za gradnju, trgovinu i usluge Pečnjakova 1, 10000 Zagreb</izvorni_sadrzaj>
    <derivirana_varijabla naziv="DomainObject.Predmet.ProtustrankaWithAdress_1">BARIVAN GRADNJA j.d.o.o. za gradnju, trgovinu i usluge Pečnjakova 1, 10000 Zagreb</derivirana_varijabla>
  </DomainObject.Predmet.ProtustrankaWithAdress>
  <DomainObject.Predmet.ProtustrankaWithAdressOIB>
    <izvorni_sadrzaj>BARIVAN GRADNJA j.d.o.o. za gradnju, trgovinu i usluge, OIB 86017630992, Pečnjakova 1, 10000 Zagreb</izvorni_sadrzaj>
    <derivirana_varijabla naziv="DomainObject.Predmet.ProtustrankaWithAdressOIB_1">BARIVAN GRADNJA j.d.o.o. za gradnju, trgovinu i usluge, OIB 86017630992, Pečnjakova 1, 10000 Zagreb</derivirana_varijabla>
  </DomainObject.Predmet.ProtustrankaWithAdressOIB>
  <DomainObject.Predmet.ProtustrankaNazivFormated>
    <izvorni_sadrzaj>BARIVAN GRADNJA j.d.o.o. za gradnju, trgovinu i usluge</izvorni_sadrzaj>
    <derivirana_varijabla naziv="DomainObject.Predmet.ProtustrankaNazivFormated_1">BARIVAN GRADNJA j.d.o.o. za gradnju, trgovinu i usluge</derivirana_varijabla>
  </DomainObject.Predmet.ProtustrankaNazivFormated>
  <DomainObject.Predmet.ProtustrankaNazivFormatedOIB>
    <izvorni_sadrzaj>BARIVAN GRADNJA j.d.o.o. za gradnju, trgovinu i usluge, OIB 86017630992</izvorni_sadrzaj>
    <derivirana_varijabla naziv="DomainObject.Predmet.ProtustrankaNazivFormatedOIB_1">BARIVAN GRADNJA j.d.o.o. za gradnju, trgovinu i usluge, OIB 86017630992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BARIVAN GRADNJA j.d.o.o. za gradnju, trgovinu i usluge zastupanog po punomoćniku ZORA BARIŠIĆ</item>
    </izvorni_sadrzaj>
    <derivirana_varijabla naziv="DomainObject.Predmet.ProtuStrankaListFormated_1">
      <item>BARIVAN GRADNJA j.d.o.o. za gradnju, trgovinu i usluge zastupanog po punomoćniku ZORA BARIŠIĆ</item>
    </derivirana_varijabla>
  </DomainObject.Predmet.ProtuStrankaListFormated>
  <DomainObject.Predmet.ProtuStrankaListFormatedOIB>
    <izvorni_sadrzaj>
      <item>BARIVAN GRADNJA j.d.o.o. za gradnju, trgovinu i usluge, OIB 86017630992 zastupanog po punomoćniku ZORA BARIŠIĆ</item>
    </izvorni_sadrzaj>
    <derivirana_varijabla naziv="DomainObject.Predmet.ProtuStrankaListFormatedOIB_1">
      <item>BARIVAN GRADNJA j.d.o.o. za gradnju, trgovinu i usluge, OIB 86017630992 zastupanog po punomoćniku ZORA BARIŠIĆ</item>
    </derivirana_varijabla>
  </DomainObject.Predmet.ProtuStrankaListFormatedOIB>
  <DomainObject.Predmet.ProtuStrankaListFormatedWithAdress>
    <izvorni_sadrzaj>
      <item>BARIVAN GRADNJA j.d.o.o. za gradnju, trgovinu i usluge, Pečnjakova 1, 10000 Zagreb zastupanog po punomoćniku ZORA BARIŠIĆ</item>
    </izvorni_sadrzaj>
    <derivirana_varijabla naziv="DomainObject.Predmet.ProtuStrankaListFormatedWithAdress_1">
      <item>BARIVAN GRADNJA j.d.o.o. za gradnju, trgovinu i usluge, Pečnjakova 1, 10000 Zagreb zastupanog po punomoćniku ZORA BARIŠIĆ</item>
    </derivirana_varijabla>
  </DomainObject.Predmet.ProtuStrankaListFormatedWithAdress>
  <DomainObject.Predmet.ProtuStrankaListFormatedWithAdressOIB>
    <izvorni_sadrzaj>
      <item>BARIVAN GRADNJA j.d.o.o. za gradnju, trgovinu i usluge, OIB 86017630992, Pečnjakova 1, 10000 Zagreb zastupanog po punomoćniku ZORA BARIŠIĆ</item>
    </izvorni_sadrzaj>
    <derivirana_varijabla naziv="DomainObject.Predmet.ProtuStrankaListFormatedWithAdressOIB_1">
      <item>BARIVAN GRADNJA j.d.o.o. za gradnju, trgovinu i usluge, OIB 86017630992, Pečnjakova 1, 10000 Zagreb zastupanog po punomoćniku ZORA BARIŠIĆ</item>
    </derivirana_varijabla>
  </DomainObject.Predmet.ProtuStrankaListFormatedWithAdressOIB>
  <DomainObject.Predmet.ProtuStrankaListNazivFormated>
    <izvorni_sadrzaj>
      <item>BARIVAN GRADNJA j.d.o.o. za gradnju, trgovinu i usluge</item>
    </izvorni_sadrzaj>
    <derivirana_varijabla naziv="DomainObject.Predmet.ProtuStrankaListNazivFormated_1">
      <item>BARIVAN GRADNJA j.d.o.o. za gradnju, trgovinu i usluge</item>
    </derivirana_varijabla>
  </DomainObject.Predmet.ProtuStrankaListNazivFormated>
  <DomainObject.Predmet.ProtuStrankaListNazivFormatedOIB>
    <izvorni_sadrzaj>
      <item>BARIVAN GRADNJA j.d.o.o. za gradnju, trgovinu i usluge, OIB 86017630992</item>
    </izvorni_sadrzaj>
    <derivirana_varijabla naziv="DomainObject.Predmet.ProtuStrankaListNazivFormatedOIB_1">
      <item>BARIVAN GRADNJA j.d.o.o. za gradnju, trgovinu i usluge, OIB 86017630992</item>
    </derivirana_varijabla>
  </DomainObject.Predmet.ProtuStrankaListNazivFormatedOIB>
  <DomainObject.Predmet.OstaliListFormated>
    <izvorni_sadrzaj>
      <item>ZORA BARIŠIĆ punomoćnik sudionika u postupku BARIVAN GRADNJA j.d.o.o. za gradnju, trgovinu i usluge</item>
    </izvorni_sadrzaj>
    <derivirana_varijabla naziv="DomainObject.Predmet.OstaliListFormated_1">
      <item>ZORA BARIŠIĆ punomoćnik sudionika u postupku BARIVAN GRADNJA j.d.o.o. za gradnju, trgovinu i usluge</item>
    </derivirana_varijabla>
  </DomainObject.Predmet.OstaliListFormated>
  <DomainObject.Predmet.OstaliListFormatedOIB>
    <izvorni_sadrzaj>
      <item>ZORA BARIŠIĆ, OIB 43348730342 punomoćnik sudionika u postupku BARIVAN GRADNJA j.d.o.o. za gradnju, trgovinu i usluge</item>
    </izvorni_sadrzaj>
    <derivirana_varijabla naziv="DomainObject.Predmet.OstaliListFormatedOIB_1">
      <item>ZORA BARIŠIĆ, OIB 43348730342 punomoćnik sudionika u postupku BARIVAN GRADNJA j.d.o.o. za gradnju, trgovinu i usluge</item>
    </derivirana_varijabla>
  </DomainObject.Predmet.OstaliListFormatedOIB>
  <DomainObject.Predmet.OstaliListFormatedWithAdress>
    <izvorni_sadrzaj>
      <item>ZORA BARIŠIĆ, Unska 15, 44250 Petrinja punomoćnik sudionika u postupku BARIVAN GRADNJA j.d.o.o. za gradnju, trgovinu i usluge</item>
    </izvorni_sadrzaj>
    <derivirana_varijabla naziv="DomainObject.Predmet.OstaliListFormatedWithAdress_1">
      <item>ZORA BARIŠIĆ, Unska 15, 44250 Petrinja punomoćnik sudionika u postupku BARIVAN GRADNJA j.d.o.o. za gradnju, trgovinu i usluge</item>
    </derivirana_varijabla>
  </DomainObject.Predmet.OstaliListFormatedWithAdress>
  <DomainObject.Predmet.OstaliListFormatedWithAdressOIB>
    <izvorni_sadrzaj>
      <item>ZORA BARIŠIĆ, OIB 43348730342, Unska 15, 44250 Petrinja punomoćnik sudionika u postupku BARIVAN GRADNJA j.d.o.o. za gradnju, trgovinu i usluge</item>
    </izvorni_sadrzaj>
    <derivirana_varijabla naziv="DomainObject.Predmet.OstaliListFormatedWithAdressOIB_1">
      <item>ZORA BARIŠIĆ, OIB 43348730342, Unska 15, 44250 Petrinja punomoćnik sudionika u postupku BARIVAN GRADNJA j.d.o.o. za gradnju, trgovinu i usluge</item>
    </derivirana_varijabla>
  </DomainObject.Predmet.OstaliListFormatedWithAdressOIB>
  <DomainObject.Predmet.OstaliListNazivFormated>
    <izvorni_sadrzaj>
      <item>ZORA BARIŠIĆ</item>
    </izvorni_sadrzaj>
    <derivirana_varijabla naziv="DomainObject.Predmet.OstaliListNazivFormated_1">
      <item>ZORA BARIŠIĆ</item>
    </derivirana_varijabla>
  </DomainObject.Predmet.OstaliListNazivFormated>
  <DomainObject.Predmet.OstaliListNazivFormatedOIB>
    <izvorni_sadrzaj>
      <item>ZORA BARIŠIĆ, OIB 43348730342</item>
    </izvorni_sadrzaj>
    <derivirana_varijabla naziv="DomainObject.Predmet.OstaliListNazivFormatedOIB_1">
      <item>ZORA BARIŠIĆ, OIB 43348730342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BARIVAN GRADNJA j.d.o.o. za gradnju, trgovinu i usluge</izvorni_sadrzaj>
    <derivirana_varijabla naziv="DomainObject.Predmet.ProtustrankaIDrugi_1">BARIVAN GRADNJA j.d.o.o.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BARIVAN GRADNJA j.d.o.o. za gradnju, trgovinu i usluge, OIB 86017630992, Pečnjakova 1, 10000 Zagreb</izvorni_sadrzaj>
    <derivirana_varijabla naziv="DomainObject.Predmet.ProtustrankaIDrugiAdressOIB_1">BARIVAN GRADNJA j.d.o.o. za gradnju, trgovinu i usluge, OIB 86017630992, Pečnjakova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BARIVAN GRADNJA j.d.o.o. za gradnju, trgovinu i usluge</item>
      <item>ZORA BARIŠIĆ</item>
    </izvorni_sadrzaj>
    <derivirana_varijabla naziv="DomainObject.Predmet.SudioniciListNaziv_1">
      <item>FINA Regionalni centar Zagreb</item>
      <item>BARIVAN GRADNJA j.d.o.o. za gradnju, trgovinu i usluge</item>
      <item>ZORA BARIŠIĆ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izvorni_sadrzaj>
    <derivirana_varijabla naziv="DomainObject.Predmet.SudioniciListAdressOIB_1"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86017630992</item>
      <item>, OIB 43348730342</item>
    </izvorni_sadrzaj>
    <derivirana_varijabla naziv="DomainObject.Predmet.SudioniciListNazivOIB_1">
      <item>, OIB 85821130368</item>
      <item>, OIB 86017630992</item>
      <item>, OIB 43348730342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1743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2019-02-11T12:01:00Z</dcterms:created>
  <dc:creator>Korisnik</dc:creator>
  <cp:lastModifiedBy>Vinka Mihalinčić</cp:lastModifiedBy>
  <cp:lastPrinted>2019-02-12T09:51:00Z</cp:lastPrinted>
  <dcterms:modified xmlns:xsi="http://www.w3.org/2001/XMLSchema-instance" xsi:type="dcterms:W3CDTF">2019-02-12T09:51:00Z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(St-5024-16-obustava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