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a56b" w14:paraId="ad1a56b" w:rsidRDefault="007B28BF" w:rsidP="007B28BF" w:rsidR="007B28B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8BF" w:rsidP="007B28BF" w:rsidR="007B28B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B28BF" w:rsidP="007B28BF" w:rsidR="007B28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B28BF" w:rsidP="007B28BF" w:rsidR="007B28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B28BF" w:rsidP="007B28BF" w:rsidR="007B28B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B28BF" w:rsidP="007B28BF" w:rsidR="007B28B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B28BF" w:rsidP="007B28BF" w:rsidR="007B28BF" w:rsidRPr="005D578C">
      <w:pPr>
        <w:jc w:val="center"/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B28BF" w:rsidP="007B28BF" w:rsidR="007B28BF" w:rsidRPr="005D578C">
      <w:pPr>
        <w:rPr>
          <w:rFonts w:cs="Times New Roman" w:eastAsia="Times New Roman"/>
          <w:szCs w:val="24"/>
        </w:rPr>
      </w:pPr>
    </w:p>
    <w:p w:rsidRDefault="007B28BF" w:rsidP="007B28BF" w:rsidR="007B28B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79356C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79356C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54AD8">
        <w:rPr>
          <w:rFonts w:cs="Times New Roman" w:eastAsia="Times New Roman"/>
          <w:szCs w:val="24"/>
        </w:rPr>
        <w:t>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POLO CLUB MOTOVUN d. o. o. Poreč, Obala maršala Tita 6, OIB 28116053880, MBS 040188758,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254AD8">
        <w:rPr>
          <w:rFonts w:cs="Times New Roman" w:eastAsia="Times New Roman"/>
          <w:szCs w:val="24"/>
        </w:rPr>
        <w:t>18</w:t>
      </w:r>
      <w:r w:rsidR="0079356C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7B28BF" w:rsidP="007B28BF" w:rsidR="007B28BF" w:rsidRPr="005D578C">
      <w:pPr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B28BF" w:rsidP="007B28BF" w:rsidR="007B28BF" w:rsidRPr="005D578C">
      <w:pPr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POLO CLUB MOTOVUN d. o. o. Poreč, Obala maršala Tita 6, OIB 28116053880, MBS 040188758,</w:t>
      </w:r>
      <w:r w:rsidRPr="005D578C">
        <w:rPr>
          <w:rFonts w:cs="Times New Roman" w:eastAsia="Times New Roman"/>
          <w:szCs w:val="24"/>
        </w:rPr>
        <w:t xml:space="preserve"> s danom </w:t>
      </w:r>
      <w:r w:rsidR="00254AD8">
        <w:rPr>
          <w:rFonts w:cs="Times New Roman" w:eastAsia="Times New Roman"/>
          <w:szCs w:val="24"/>
        </w:rPr>
        <w:t>18</w:t>
      </w:r>
      <w:r w:rsidR="0079356C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79356C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7B28BF" w:rsidP="007B28BF" w:rsidR="007B28BF" w:rsidRPr="005D578C">
      <w:pPr>
        <w:rPr>
          <w:rFonts w:cs="Times New Roman" w:eastAsia="Times New Roman"/>
          <w:szCs w:val="24"/>
        </w:rPr>
      </w:pPr>
    </w:p>
    <w:p w:rsidRDefault="007B28BF" w:rsidP="007B28BF" w:rsidR="007B28B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79356C">
        <w:rPr>
          <w:rFonts w:cs="Times New Roman" w:eastAsia="Times New Roman"/>
          <w:szCs w:val="20"/>
        </w:rPr>
        <w:t>Jelenko Lehki iz Zagreba, Pavla Hatza 10, OIB 96068307857.</w:t>
      </w:r>
    </w:p>
    <w:p w:rsidRDefault="007B28BF" w:rsidP="007B28BF" w:rsidR="007B28BF">
      <w:pPr>
        <w:ind w:firstLine="708"/>
        <w:rPr>
          <w:rFonts w:cs="Times New Roman" w:eastAsia="Times New Roman"/>
          <w:szCs w:val="20"/>
        </w:rPr>
      </w:pPr>
    </w:p>
    <w:p w:rsidRDefault="007B28BF" w:rsidP="007B28BF" w:rsidR="007B28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POLO CLUB MOTOVUN d. o. o. Poreč, Obala maršala Tita 6, OIB 28116053880, MBS 040188758.</w:t>
      </w:r>
    </w:p>
    <w:p w:rsidRDefault="007B28BF" w:rsidP="007B28BF" w:rsidR="007B28BF">
      <w:pPr>
        <w:rPr>
          <w:rFonts w:cs="Times New Roman" w:eastAsia="Times New Roman"/>
          <w:szCs w:val="24"/>
        </w:rPr>
      </w:pPr>
    </w:p>
    <w:p w:rsidRDefault="007B28BF" w:rsidP="007B28BF" w:rsidR="007B28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POLO CLUB MOTOVUN d. o. o. Poreč, Obala maršala Tita 6, OIB 28116053880, MBS 040188758.</w:t>
      </w:r>
    </w:p>
    <w:p w:rsidRDefault="007B28BF" w:rsidP="007B28BF" w:rsidR="007B28BF">
      <w:pPr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B28BF" w:rsidP="007B28BF" w:rsidR="007B28BF">
      <w:pPr>
        <w:ind w:firstLine="708"/>
        <w:rPr>
          <w:rFonts w:cs="Times New Roman" w:eastAsia="Times New Roman"/>
          <w:szCs w:val="24"/>
        </w:rPr>
      </w:pPr>
    </w:p>
    <w:p w:rsidRDefault="007B28BF" w:rsidP="007B28BF" w:rsidR="007B2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POLO CLUB MOTOVUN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St-681/2015-3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B28BF" w:rsidP="007B28BF" w:rsidR="007B28B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B28BF" w:rsidP="007B28BF" w:rsidR="007B28BF" w:rsidRPr="005D578C">
      <w:pPr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254AD8">
        <w:rPr>
          <w:rFonts w:cs="Times New Roman" w:eastAsia="Times New Roman"/>
          <w:szCs w:val="24"/>
        </w:rPr>
        <w:t>18</w:t>
      </w:r>
      <w:r w:rsidR="0079356C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B28BF" w:rsidP="007B28BF" w:rsidR="007B28BF" w:rsidRPr="005D578C">
      <w:pPr>
        <w:jc w:val="center"/>
        <w:rPr>
          <w:rFonts w:cs="Times New Roman" w:eastAsia="Times New Roman"/>
          <w:szCs w:val="24"/>
        </w:rPr>
      </w:pPr>
    </w:p>
    <w:p w:rsidRDefault="0079356C" w:rsidP="007B28BF" w:rsidR="007B28B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E040D" w:rsidP="00FE040D" w:rsidR="007B28BF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</w:t>
      </w:r>
      <w:r w:rsidR="0079356C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7B28BF" w:rsidP="007B28BF" w:rsidR="007B28BF">
      <w:pPr>
        <w:jc w:val="left"/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jc w:val="left"/>
        <w:rPr>
          <w:rFonts w:cs="Times New Roman" w:eastAsia="Times New Roman"/>
          <w:szCs w:val="24"/>
        </w:rPr>
      </w:pPr>
    </w:p>
    <w:p w:rsidRDefault="00355976" w:rsidP="00355976" w:rsidR="0035597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55976" w:rsidP="00355976" w:rsidR="003559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355976" w:rsidP="00355976" w:rsidR="003559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B28BF" w:rsidP="007B28BF" w:rsidR="007B28BF">
      <w:pPr>
        <w:rPr>
          <w:rFonts w:cs="Times New Roman" w:eastAsia="Times New Roman"/>
          <w:szCs w:val="24"/>
        </w:rPr>
      </w:pPr>
    </w:p>
    <w:p w:rsidRDefault="00355976" w:rsidP="007B28BF" w:rsidR="00355976" w:rsidRPr="005D578C">
      <w:pPr>
        <w:rPr>
          <w:rFonts w:cs="Times New Roman" w:eastAsia="Times New Roman"/>
          <w:szCs w:val="24"/>
        </w:rPr>
      </w:pPr>
    </w:p>
    <w:p w:rsidRDefault="007B28BF" w:rsidP="007B28BF" w:rsidR="007B28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B28BF" w:rsidP="007B28BF" w:rsidR="007B2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B28BF" w:rsidP="007B28BF" w:rsidR="007B2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POLO CLUB MOTOVUN d. o. o. Poreč, Obala maršala Tita 6, </w:t>
      </w:r>
    </w:p>
    <w:p w:rsidRDefault="007B28BF" w:rsidP="007B28BF" w:rsidR="007B2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B70A5C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ovlašten</w:t>
      </w:r>
      <w:r w:rsidR="00B70A5C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za zastupanje dužnika – Georg Godfried Arthur Eduard List, Austrija, Paternion, Feistritz/ Drau 9710, </w:t>
      </w:r>
    </w:p>
    <w:p w:rsidRDefault="007B28BF" w:rsidP="007B28BF" w:rsidR="007B28B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B28BF" w:rsidP="007B28BF" w:rsidR="007B2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B28BF" w:rsidP="007B28BF" w:rsidR="007B28B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79356C">
        <w:rPr>
          <w:rFonts w:cs="Times New Roman" w:eastAsia="Times New Roman"/>
          <w:szCs w:val="20"/>
        </w:rPr>
        <w:t xml:space="preserve">Jelenko Lehki, Zagreb, Pavla Hatza 10, </w:t>
      </w:r>
    </w:p>
    <w:p w:rsidRDefault="007B28BF" w:rsidP="007B28BF" w:rsidR="007B2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B28BF" w:rsidP="007B28BF" w:rsidR="007B2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B28BF" w:rsidP="007B28BF" w:rsidR="007B2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B28BF" w:rsidP="007B28BF" w:rsidR="007B28BF"/>
    <w:p w:rsidRDefault="007B28BF" w:rsidP="007B28BF" w:rsidR="007B28BF"/>
    <w:p w:rsidRDefault="007B28BF" w:rsidP="007B28BF" w:rsidR="007B28BF"/>
    <w:p w:rsidRDefault="007B28BF" w:rsidP="007B28BF" w:rsidR="007B28BF"/>
    <w:p w:rsidRDefault="007B28BF" w:rsidP="007B28BF" w:rsidR="007B28BF"/>
    <w:p w:rsidRDefault="007B28BF" w:rsidP="007B28BF" w:rsidR="007B28BF"/>
    <w:p w:rsidRDefault="007B28BF" w:rsidP="007B28BF" w:rsidR="007B28BF"/>
    <w:p w:rsidRDefault="007B28BF" w:rsidP="007B28BF" w:rsidR="007B28BF"/>
    <w:p w:rsidRDefault="007B28BF" w:rsidP="007B28BF" w:rsidR="007B28BF"/>
    <w:p w:rsidRDefault="007B28BF" w:rsidP="007B28BF" w:rsidR="007B28BF"/>
    <w:p w:rsidRDefault="00FE040D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8BF" w:rsidP="007B28BF" w:rsidR="007B28BF">
      <w:r>
        <w:separator/>
      </w:r>
    </w:p>
  </w:endnote>
  <w:endnote w:id="0" w:type="continuationSeparator">
    <w:p w:rsidRDefault="007B28BF" w:rsidP="007B28BF" w:rsidR="007B2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8BF" w:rsidP="007B28BF" w:rsidR="007B28BF">
      <w:r>
        <w:separator/>
      </w:r>
    </w:p>
  </w:footnote>
  <w:footnote w:id="0" w:type="continuationSeparator">
    <w:p w:rsidRDefault="007B28BF" w:rsidP="007B28BF" w:rsidR="007B2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8BF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04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79356C">
      <w:rPr>
        <w:szCs w:val="24"/>
      </w:rPr>
      <w:t>2</w:t>
    </w:r>
    <w:r>
      <w:rPr>
        <w:szCs w:val="24"/>
      </w:rPr>
      <w:t xml:space="preserve"> St-681/2015-</w:t>
    </w:r>
    <w:r w:rsidR="0079356C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56C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7B28BF">
      <w:rPr>
        <w:szCs w:val="24"/>
      </w:rPr>
      <w:t xml:space="preserve"> St-681/2015-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CE9"/>
    <w:rsid w:val="00254AD8"/>
    <w:rsid w:val="00355976"/>
    <w:rsid w:val="00376CE9"/>
    <w:rsid w:val="0075528E"/>
    <w:rsid w:val="0079356C"/>
    <w:rsid w:val="0079403F"/>
    <w:rsid w:val="007B28BF"/>
    <w:rsid w:val="00B70A5C"/>
    <w:rsid w:val="00FE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8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8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28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8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8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8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28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4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04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04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04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8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8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28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8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8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8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28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4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04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04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04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909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CLUB MOTOVUN d.o.o. POREČ</izvorni_sadrzaj>
    <derivirana_varijabla naziv="DomainObject.Predmet.ProtustrankaFormated_1">  POLO CLUB MOTOVUN d.o.o. POREČ</derivirana_varijabla>
  </DomainObject.Predmet.ProtustrankaFormated>
  <DomainObject.Predmet.ProtustrankaFormatedOIB>
    <izvorni_sadrzaj>  POLO CLUB MOTOVUN d.o.o. POREČ, OIB 28116053880</izvorni_sadrzaj>
    <derivirana_varijabla naziv="DomainObject.Predmet.ProtustrankaFormatedOIB_1">  POLO CLUB MOTOVUN d.o.o. POREČ, OIB 28116053880</derivirana_varijabla>
  </DomainObject.Predmet.ProtustrankaFormatedOIB>
  <DomainObject.Predmet.ProtustrankaFormatedWithAdress>
    <izvorni_sadrzaj> POLO CLUB MOTOVUN d.o.o. POREČ, Obala maršala Tita 6, 52440 Poreč</izvorni_sadrzaj>
    <derivirana_varijabla naziv="DomainObject.Predmet.ProtustrankaFormatedWithAdress_1"> POLO CLUB MOTOVUN d.o.o. POREČ, Obala maršala Tita 6, 52440 Poreč</derivirana_varijabla>
  </DomainObject.Predmet.ProtustrankaFormatedWithAdress>
  <DomainObject.Predmet.ProtustrankaFormatedWithAdressOIB>
    <izvorni_sadrzaj> POLO CLUB MOTOVUN d.o.o. POREČ, OIB 28116053880, Obala maršala Tita 6, 52440 Poreč</izvorni_sadrzaj>
    <derivirana_varijabla naziv="DomainObject.Predmet.ProtustrankaFormatedWithAdressOIB_1"> POLO CLUB MOTOVUN d.o.o. POREČ, OIB 28116053880, Obala maršala Tita 6, 52440 Poreč</derivirana_varijabla>
  </DomainObject.Predmet.ProtustrankaFormatedWithAdressOIB>
  <DomainObject.Predmet.ProtustrankaWithAdress>
    <izvorni_sadrzaj>POLO CLUB MOTOVUN d.o.o. POREČ Obala maršala Tita 6, 52440 Poreč</izvorni_sadrzaj>
    <derivirana_varijabla naziv="DomainObject.Predmet.ProtustrankaWithAdress_1">POLO CLUB MOTOVUN d.o.o. POREČ Obala maršala Tita 6, 52440 Poreč</derivirana_varijabla>
  </DomainObject.Predmet.ProtustrankaWithAdress>
  <DomainObject.Predmet.ProtustrankaWithAdressOIB>
    <izvorni_sadrzaj>POLO CLUB MOTOVUN d.o.o. POREČ, OIB 28116053880, Obala maršala Tita 6, 52440 Poreč</izvorni_sadrzaj>
    <derivirana_varijabla naziv="DomainObject.Predmet.ProtustrankaWithAdressOIB_1">POLO CLUB MOTOVUN d.o.o. POREČ, OIB 28116053880, Obala maršala Tita 6, 52440 Poreč</derivirana_varijabla>
  </DomainObject.Predmet.ProtustrankaWithAdressOIB>
  <DomainObject.Predmet.ProtustrankaNazivFormated>
    <izvorni_sadrzaj>POLO CLUB MOTOVUN d.o.o. POREČ</izvorni_sadrzaj>
    <derivirana_varijabla naziv="DomainObject.Predmet.ProtustrankaNazivFormated_1">POLO CLUB MOTOVUN d.o.o. POREČ</derivirana_varijabla>
  </DomainObject.Predmet.ProtustrankaNazivFormated>
  <DomainObject.Predmet.ProtustrankaNazivFormatedOIB>
    <izvorni_sadrzaj>POLO CLUB MOTOVUN d.o.o. POREČ, OIB 28116053880</izvorni_sadrzaj>
    <derivirana_varijabla naziv="DomainObject.Predmet.ProtustrankaNazivFormatedOIB_1">POLO CLUB MOTOVUN d.o.o. POREČ, OIB 28116053880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230974.06</izvorni_sadrzaj>
    <derivirana_varijabla naziv="DomainObject.Predmet.TrenutnaVrijednost_1">230974.06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POLO CLUB MOTOVUN d.o.o. POREČ</item>
    </izvorni_sadrzaj>
    <derivirana_varijabla naziv="DomainObject.Predmet.ProtuStrankaListFormated_1">
      <item>POLO CLUB MOTOVUN d.o.o. POREČ</item>
    </derivirana_varijabla>
  </DomainObject.Predmet.ProtuStrankaListFormated>
  <DomainObject.Predmet.ProtuStrankaListFormatedOIB>
    <izvorni_sadrzaj>
      <item>POLO CLUB MOTOVUN d.o.o. POREČ, OIB 28116053880</item>
    </izvorni_sadrzaj>
    <derivirana_varijabla naziv="DomainObject.Predmet.ProtuStrankaListFormatedOIB_1">
      <item>POLO CLUB MOTOVUN d.o.o. POREČ, OIB 28116053880</item>
    </derivirana_varijabla>
  </DomainObject.Predmet.ProtuStrankaListFormatedOIB>
  <DomainObject.Predmet.ProtuStrankaListFormatedWithAdress>
    <izvorni_sadrzaj>
      <item>POLO CLUB MOTOVUN d.o.o. POREČ, Obala maršala Tita 6, 52440 Poreč</item>
    </izvorni_sadrzaj>
    <derivirana_varijabla naziv="DomainObject.Predmet.ProtuStrankaListFormatedWithAdress_1">
      <item>POLO CLUB MOTOVUN d.o.o. POREČ, Obala maršala Tita 6, 52440 Poreč</item>
    </derivirana_varijabla>
  </DomainObject.Predmet.ProtuStrankaListFormatedWithAdress>
  <DomainObject.Predmet.ProtuStrankaListFormatedWithAdressOIB>
    <izvorni_sadrzaj>
      <item>POLO CLUB MOTOVUN d.o.o. POREČ, OIB 28116053880, Obala maršala Tita 6, 52440 Poreč</item>
    </izvorni_sadrzaj>
    <derivirana_varijabla naziv="DomainObject.Predmet.ProtuStrankaListFormatedWithAdressOIB_1">
      <item>POLO CLUB MOTOVUN d.o.o. POREČ, OIB 28116053880, Obala maršala Tita 6, 52440 Poreč</item>
    </derivirana_varijabla>
  </DomainObject.Predmet.ProtuStrankaListFormatedWithAdressOIB>
  <DomainObject.Predmet.ProtuStrankaListNazivFormated>
    <izvorni_sadrzaj>
      <item>POLO CLUB MOTOVUN d.o.o. POREČ</item>
    </izvorni_sadrzaj>
    <derivirana_varijabla naziv="DomainObject.Predmet.ProtuStrankaListNazivFormated_1">
      <item>POLO CLUB MOTOVUN d.o.o. POREČ</item>
    </derivirana_varijabla>
  </DomainObject.Predmet.ProtuStrankaListNazivFormated>
  <DomainObject.Predmet.ProtuStrankaListNazivFormatedOIB>
    <izvorni_sadrzaj>
      <item>POLO CLUB MOTOVUN d.o.o. POREČ, OIB 28116053880</item>
    </izvorni_sadrzaj>
    <derivirana_varijabla naziv="DomainObject.Predmet.ProtuStrankaListNazivFormatedOIB_1">
      <item>POLO CLUB MOTOVUN d.o.o. POREČ, OIB 28116053880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POLO CLUB MOTOVUN d.o.o. POREČ</izvorni_sadrzaj>
    <derivirana_varijabla naziv="DomainObject.Predmet.ProtustrankaIDrugi_1">POLO CLUB MOTOVUN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POLO CLUB MOTOVUN d.o.o. POREČ, OIB 28116053880, Obala maršala Tita 6, 52440 Poreč</izvorni_sadrzaj>
    <derivirana_varijabla naziv="DomainObject.Predmet.ProtustrankaIDrugiAdressOIB_1">POLO CLUB MOTOVUN d.o.o. POREČ, OIB 28116053880, Obala maršala Tita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POLO CLUB MOTOVUN d.o.o. POREČ</item>
    </izvorni_sadrzaj>
    <derivirana_varijabla naziv="DomainObject.Predmet.SudioniciListNaziv_1">
      <item>FINANCIJSKA AGENCIJA, RC RIJEKA, PODRUŽNICA PULA, PULA</item>
      <item>POLO CLUB MOTOVUN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POLO CLUB MOTOVUN d.o.o. POREČ, OIB 28116053880, Obala maršala Tita 6,52440 Poreč</item>
    </izvorni_sadrzaj>
    <derivirana_varijabla naziv="DomainObject.Predmet.SudioniciListAdressOIB_1">
      <item>FINANCIJSKA AGENCIJA, RC RIJEKA, PODRUŽNICA PULA, PULA, OIB 85821130368, Giardini 5,52100 Pula</item>
      <item>POLO CLUB MOTOVUN d.o.o. POREČ, OIB 28116053880, Obala maršala Tita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28116053880</item>
    </izvorni_sadrzaj>
    <derivirana_varijabla naziv="DomainObject.Predmet.SudioniciListNazivOIB_1">
      <item>, OIB 85821130368</item>
      <item>, OIB 28116053880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3134</properties:Characters>
  <properties:Lines>88</properties:Lines>
  <properties:Paragraphs>30</properties:Paragraphs>
  <properties:TotalTime>9</properties:TotalTime>
  <properties:ScaleCrop>false</properties:ScaleCrop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2016-03-04T13:55:00Z</dcterms:created>
  <dc:creator>Mihaela Kaligari</dc:creator>
  <dc:description/>
  <cp:keywords/>
  <cp:lastModifiedBy>Jasmina Matika</cp:lastModifiedBy>
  <dcterms:modified xmlns:xsi="http://www.w3.org/2001/XMLSchema-instance" xsi:type="dcterms:W3CDTF">2016-03-18T13:22:00Z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