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41a6" w14:paraId="36041a6" w:rsidRDefault="006208CA" w:rsidP="006208CA" w:rsidR="006208CA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6208CA" w:rsidP="006208CA" w:rsidR="006208CA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6208CA" w:rsidP="006208CA" w:rsidR="006208CA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6208CA" w:rsidP="006208CA" w:rsidR="006208CA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St-750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6208CA" w:rsidP="006208CA" w:rsidR="006208CA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6208CA" w:rsidP="006208CA" w:rsidR="006208CA" w:rsidRPr="004C4B9E">
      <w:pPr>
        <w:jc w:val="both"/>
        <w:rPr>
          <w:sz w:val="23"/>
          <w:szCs w:val="23"/>
        </w:rPr>
      </w:pPr>
    </w:p>
    <w:p w:rsidRDefault="006208CA" w:rsidP="006208CA" w:rsidR="006208CA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6208CA" w:rsidP="006208CA" w:rsidR="006208CA" w:rsidRPr="004C4B9E">
      <w:pPr>
        <w:rPr>
          <w:sz w:val="23"/>
          <w:szCs w:val="23"/>
        </w:rPr>
      </w:pPr>
    </w:p>
    <w:p w:rsidRDefault="006208CA" w:rsidP="006208CA" w:rsidR="006208CA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6208CA" w:rsidP="006208CA" w:rsidR="006208CA" w:rsidRPr="004C4B9E">
      <w:pPr>
        <w:rPr>
          <w:sz w:val="23"/>
          <w:szCs w:val="23"/>
        </w:rPr>
      </w:pPr>
    </w:p>
    <w:p w:rsidRDefault="006208CA" w:rsidP="006208CA" w:rsidR="006208CA" w:rsidRPr="009C66D8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</w:t>
      </w:r>
      <w:r w:rsidRPr="009C66D8">
        <w:rPr>
          <w:sz w:val="23"/>
          <w:szCs w:val="23"/>
        </w:rPr>
        <w:t xml:space="preserve">FINE, OIB: 85821130368, RC Rijeka, Podružnica Pula, </w:t>
      </w:r>
      <w:proofErr w:type="spellStart"/>
      <w:r w:rsidRPr="009C66D8">
        <w:rPr>
          <w:sz w:val="23"/>
          <w:szCs w:val="23"/>
        </w:rPr>
        <w:t>Giardini</w:t>
      </w:r>
      <w:proofErr w:type="spellEnd"/>
      <w:r w:rsidRPr="009C66D8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MINEOS d.o.o., </w:t>
      </w:r>
      <w:proofErr w:type="spellStart"/>
      <w:r>
        <w:rPr>
          <w:sz w:val="23"/>
          <w:szCs w:val="23"/>
        </w:rPr>
        <w:t>Brtonigla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Fiorini</w:t>
      </w:r>
      <w:proofErr w:type="spellEnd"/>
      <w:r>
        <w:rPr>
          <w:sz w:val="23"/>
          <w:szCs w:val="23"/>
        </w:rPr>
        <w:t xml:space="preserve"> 30, OIB: 23110450414, dana 11</w:t>
      </w:r>
      <w:r w:rsidRPr="009C66D8">
        <w:rPr>
          <w:sz w:val="23"/>
          <w:szCs w:val="23"/>
        </w:rPr>
        <w:t xml:space="preserve">. svibnja 2016. </w:t>
      </w:r>
    </w:p>
    <w:p w:rsidRDefault="006208CA" w:rsidP="006208CA" w:rsidR="006208CA" w:rsidRPr="009C66D8">
      <w:pPr>
        <w:jc w:val="both"/>
        <w:rPr>
          <w:sz w:val="23"/>
          <w:szCs w:val="23"/>
        </w:rPr>
      </w:pPr>
    </w:p>
    <w:p w:rsidRDefault="006208CA" w:rsidP="006208CA" w:rsidR="006208CA" w:rsidRPr="009C66D8">
      <w:pPr>
        <w:ind w:firstLine="708"/>
        <w:rPr>
          <w:sz w:val="23"/>
          <w:szCs w:val="23"/>
        </w:rPr>
      </w:pP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</w:r>
      <w:r w:rsidRPr="009C66D8">
        <w:rPr>
          <w:sz w:val="23"/>
          <w:szCs w:val="23"/>
        </w:rPr>
        <w:tab/>
        <w:t xml:space="preserve">     r i j e š i o   j e</w:t>
      </w:r>
    </w:p>
    <w:p w:rsidRDefault="006208CA" w:rsidP="006208CA" w:rsidR="006208CA" w:rsidRPr="009C66D8">
      <w:pPr>
        <w:jc w:val="both"/>
        <w:rPr>
          <w:sz w:val="23"/>
          <w:szCs w:val="23"/>
        </w:rPr>
      </w:pPr>
    </w:p>
    <w:p w:rsidRDefault="006208CA" w:rsidP="006208CA" w:rsidR="006208CA" w:rsidRPr="004C4B9E">
      <w:pPr>
        <w:jc w:val="both"/>
        <w:rPr>
          <w:sz w:val="23"/>
          <w:szCs w:val="23"/>
          <w:lang w:val="pl-PL"/>
        </w:rPr>
      </w:pPr>
      <w:r w:rsidRPr="009C66D8">
        <w:rPr>
          <w:sz w:val="23"/>
          <w:szCs w:val="23"/>
          <w:lang w:val="pl-PL"/>
        </w:rPr>
        <w:tab/>
        <w:t>I.</w:t>
      </w:r>
      <w:r w:rsidRPr="009C66D8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MINEOS d.o.o., </w:t>
      </w:r>
      <w:proofErr w:type="spellStart"/>
      <w:r>
        <w:rPr>
          <w:sz w:val="23"/>
          <w:szCs w:val="23"/>
        </w:rPr>
        <w:t>Brtonigla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Fiorini</w:t>
      </w:r>
      <w:proofErr w:type="spellEnd"/>
      <w:r>
        <w:rPr>
          <w:sz w:val="23"/>
          <w:szCs w:val="23"/>
        </w:rPr>
        <w:t xml:space="preserve"> 30, OIB: 23110450414</w:t>
      </w:r>
      <w:r w:rsidRPr="009C66D8">
        <w:rPr>
          <w:sz w:val="23"/>
          <w:szCs w:val="23"/>
          <w:lang w:val="pl-PL"/>
        </w:rPr>
        <w:t xml:space="preserve">, te se odlučuje održati </w:t>
      </w:r>
      <w:r w:rsidRPr="00451236">
        <w:rPr>
          <w:sz w:val="23"/>
          <w:szCs w:val="23"/>
          <w:lang w:val="pl-PL"/>
        </w:rPr>
        <w:t xml:space="preserve">ročište, pa se </w:t>
      </w:r>
      <w:r w:rsidRPr="00451236">
        <w:rPr>
          <w:b/>
          <w:sz w:val="23"/>
          <w:szCs w:val="23"/>
          <w:lang w:val="pl-PL"/>
        </w:rPr>
        <w:t xml:space="preserve">ročište zakazuje za dan </w:t>
      </w:r>
      <w:r w:rsidR="00451236" w:rsidRPr="00451236">
        <w:rPr>
          <w:b/>
          <w:sz w:val="23"/>
          <w:szCs w:val="23"/>
          <w:lang w:val="pl-PL"/>
        </w:rPr>
        <w:t>30</w:t>
      </w:r>
      <w:r w:rsidRPr="00451236">
        <w:rPr>
          <w:b/>
          <w:sz w:val="23"/>
          <w:szCs w:val="23"/>
          <w:lang w:val="pl-PL"/>
        </w:rPr>
        <w:t xml:space="preserve">. lipnja 2016. u </w:t>
      </w:r>
      <w:r w:rsidR="00451236" w:rsidRPr="00451236">
        <w:rPr>
          <w:b/>
          <w:sz w:val="23"/>
          <w:szCs w:val="23"/>
          <w:lang w:val="pl-PL"/>
        </w:rPr>
        <w:t>9</w:t>
      </w:r>
      <w:r w:rsidRPr="00451236">
        <w:rPr>
          <w:b/>
          <w:sz w:val="23"/>
          <w:szCs w:val="23"/>
          <w:lang w:val="pl-PL"/>
        </w:rPr>
        <w:t>:</w:t>
      </w:r>
      <w:r w:rsidR="00451236" w:rsidRPr="00451236">
        <w:rPr>
          <w:b/>
          <w:sz w:val="23"/>
          <w:szCs w:val="23"/>
          <w:lang w:val="pl-PL"/>
        </w:rPr>
        <w:t>30</w:t>
      </w:r>
      <w:r w:rsidRPr="00451236">
        <w:rPr>
          <w:b/>
          <w:sz w:val="23"/>
          <w:szCs w:val="23"/>
          <w:lang w:val="pl-PL"/>
        </w:rPr>
        <w:t xml:space="preserve"> sati, u</w:t>
      </w:r>
      <w:r w:rsidRPr="00451236">
        <w:rPr>
          <w:b/>
          <w:sz w:val="23"/>
          <w:szCs w:val="23"/>
        </w:rPr>
        <w:t xml:space="preserve"> Trgovačkom sudu u </w:t>
      </w:r>
      <w:r w:rsidRPr="004C4B9E">
        <w:rPr>
          <w:b/>
          <w:sz w:val="23"/>
          <w:szCs w:val="23"/>
        </w:rPr>
        <w:t xml:space="preserve">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6208CA" w:rsidP="006208CA" w:rsidR="006208C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  <w:r>
        <w:rPr>
          <w:sz w:val="23"/>
          <w:szCs w:val="23"/>
        </w:rPr>
        <w:t>,</w:t>
      </w:r>
    </w:p>
    <w:p w:rsidRDefault="006208CA" w:rsidP="006208CA" w:rsidR="006208CA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- </w:t>
      </w:r>
      <w:r w:rsidRPr="004C4B9E">
        <w:rPr>
          <w:sz w:val="23"/>
          <w:szCs w:val="23"/>
        </w:rPr>
        <w:t xml:space="preserve">dužnik </w:t>
      </w:r>
      <w:r>
        <w:rPr>
          <w:sz w:val="23"/>
          <w:szCs w:val="23"/>
        </w:rPr>
        <w:t xml:space="preserve">MINEOS d.o.o., </w:t>
      </w:r>
      <w:proofErr w:type="spellStart"/>
      <w:r>
        <w:rPr>
          <w:sz w:val="23"/>
          <w:szCs w:val="23"/>
        </w:rPr>
        <w:t>Brtonigla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Fiorini</w:t>
      </w:r>
      <w:proofErr w:type="spellEnd"/>
      <w:r>
        <w:rPr>
          <w:sz w:val="23"/>
          <w:szCs w:val="23"/>
        </w:rPr>
        <w:t xml:space="preserve"> 30, OIB: 23110450414, </w:t>
      </w:r>
    </w:p>
    <w:p w:rsidRDefault="006208CA" w:rsidP="006208CA" w:rsidR="006208CA" w:rsidRPr="00C0012F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  <w:t xml:space="preserve">- </w:t>
      </w:r>
      <w:r w:rsidRPr="001A5FE7">
        <w:rPr>
          <w:sz w:val="23"/>
          <w:szCs w:val="23"/>
          <w:lang w:val="sv-SE"/>
        </w:rPr>
        <w:t xml:space="preserve">zakonski zastupnik dužnika </w:t>
      </w:r>
      <w:r>
        <w:rPr>
          <w:sz w:val="23"/>
          <w:szCs w:val="23"/>
          <w:lang w:val="sv-SE"/>
        </w:rPr>
        <w:t>Milena O</w:t>
      </w:r>
      <w:r w:rsidRPr="00C0012F">
        <w:rPr>
          <w:sz w:val="23"/>
          <w:szCs w:val="23"/>
          <w:lang w:val="sv-SE"/>
        </w:rPr>
        <w:t>planić, B</w:t>
      </w:r>
      <w:r w:rsidR="00C0012F" w:rsidRPr="00C0012F">
        <w:rPr>
          <w:sz w:val="23"/>
          <w:szCs w:val="23"/>
          <w:lang w:val="sv-SE"/>
        </w:rPr>
        <w:t>rtonigla</w:t>
      </w:r>
      <w:r w:rsidRPr="00C0012F">
        <w:rPr>
          <w:sz w:val="23"/>
          <w:szCs w:val="23"/>
          <w:lang w:val="sv-SE"/>
        </w:rPr>
        <w:t>, Fiorini 30</w:t>
      </w:r>
    </w:p>
    <w:p w:rsidRDefault="006208CA" w:rsidP="006208CA" w:rsidR="006208CA">
      <w:pPr>
        <w:jc w:val="both"/>
        <w:rPr>
          <w:sz w:val="23"/>
          <w:szCs w:val="23"/>
          <w:lang w:val="sv-SE"/>
        </w:rPr>
      </w:pPr>
      <w:r w:rsidRPr="00C0012F">
        <w:rPr>
          <w:sz w:val="23"/>
          <w:szCs w:val="23"/>
          <w:lang w:val="sv-SE"/>
        </w:rPr>
        <w:tab/>
        <w:t>radi očitovanja o prijedlogu za otvaranje stečajnog postupka. O prijedlog</w:t>
      </w:r>
      <w:r>
        <w:rPr>
          <w:sz w:val="23"/>
          <w:szCs w:val="23"/>
          <w:lang w:val="sv-SE"/>
        </w:rPr>
        <w:t>u se mogu i pisano očitovati (čl. 123. st. 1. i 2. SZ-a).</w:t>
      </w:r>
    </w:p>
    <w:p w:rsidRDefault="006208CA" w:rsidP="006208CA" w:rsidR="006208CA" w:rsidRPr="004040C4">
      <w:pPr>
        <w:jc w:val="both"/>
        <w:rPr>
          <w:sz w:val="23"/>
          <w:szCs w:val="23"/>
          <w:lang w:val="sv-SE"/>
        </w:rPr>
      </w:pPr>
    </w:p>
    <w:p w:rsidRDefault="006208CA" w:rsidP="006208CA" w:rsidR="006208CA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MINEOS d.o.o., </w:t>
      </w:r>
      <w:proofErr w:type="spellStart"/>
      <w:r>
        <w:rPr>
          <w:sz w:val="23"/>
          <w:szCs w:val="23"/>
        </w:rPr>
        <w:t>Brtonigla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Fiorini</w:t>
      </w:r>
      <w:proofErr w:type="spellEnd"/>
      <w:r>
        <w:rPr>
          <w:sz w:val="23"/>
          <w:szCs w:val="23"/>
        </w:rPr>
        <w:t xml:space="preserve"> 30, OIB: 23110450414,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6208CA" w:rsidP="006208CA" w:rsidR="006208CA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6208CA" w:rsidP="006208CA" w:rsidR="006208CA">
      <w:pPr>
        <w:jc w:val="both"/>
        <w:rPr>
          <w:sz w:val="23"/>
          <w:szCs w:val="23"/>
        </w:rPr>
      </w:pPr>
    </w:p>
    <w:p w:rsidRDefault="006208CA" w:rsidP="006208CA" w:rsidR="006208CA" w:rsidRPr="00D10EBB">
      <w:pPr>
        <w:jc w:val="both"/>
        <w:rPr>
          <w:sz w:val="23"/>
          <w:szCs w:val="23"/>
        </w:rPr>
      </w:pPr>
    </w:p>
    <w:p w:rsidRDefault="006208CA" w:rsidP="006208CA" w:rsidR="006208CA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11</w:t>
      </w:r>
      <w:r w:rsidRPr="009C66D8">
        <w:rPr>
          <w:sz w:val="23"/>
          <w:szCs w:val="23"/>
        </w:rPr>
        <w:t>. svibnja 20</w:t>
      </w:r>
      <w:r>
        <w:rPr>
          <w:sz w:val="23"/>
          <w:szCs w:val="23"/>
        </w:rPr>
        <w:t>16</w:t>
      </w:r>
      <w:r w:rsidRPr="004C4B9E">
        <w:rPr>
          <w:sz w:val="23"/>
          <w:szCs w:val="23"/>
        </w:rPr>
        <w:t>.</w:t>
      </w:r>
    </w:p>
    <w:p w:rsidRDefault="006208CA" w:rsidP="006208CA" w:rsidR="006208CA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6208CA" w:rsidP="006208CA" w:rsidR="006208CA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6208CA" w:rsidP="006208CA" w:rsidR="006208CA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6208CA" w:rsidP="006208CA" w:rsidR="006208CA">
      <w:pPr>
        <w:jc w:val="both"/>
        <w:rPr>
          <w:sz w:val="23"/>
          <w:szCs w:val="23"/>
        </w:rPr>
      </w:pPr>
    </w:p>
    <w:p w:rsidRDefault="006208CA" w:rsidP="006208CA" w:rsidR="006208CA" w:rsidRPr="004C4B9E">
      <w:pPr>
        <w:jc w:val="both"/>
        <w:rPr>
          <w:sz w:val="23"/>
          <w:szCs w:val="23"/>
        </w:rPr>
      </w:pPr>
    </w:p>
    <w:p w:rsidRDefault="006208CA" w:rsidP="006208CA" w:rsidR="006208C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6208CA" w:rsidP="006208CA" w:rsidR="006208C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6208CA" w:rsidP="006208CA" w:rsidR="006208CA" w:rsidRPr="004C4B9E">
      <w:pPr>
        <w:jc w:val="both"/>
        <w:rPr>
          <w:sz w:val="23"/>
          <w:szCs w:val="23"/>
        </w:rPr>
      </w:pPr>
    </w:p>
    <w:p w:rsidRDefault="006208CA" w:rsidP="006208CA" w:rsidR="006208C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6208CA" w:rsidP="006208CA" w:rsidR="006208CA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6208CA" w:rsidP="006208CA" w:rsidR="006208CA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>- dužnik</w:t>
      </w:r>
      <w:r w:rsidRPr="00E13555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MINEOS d.o.o., </w:t>
      </w:r>
      <w:proofErr w:type="spellStart"/>
      <w:r>
        <w:rPr>
          <w:sz w:val="23"/>
          <w:szCs w:val="23"/>
        </w:rPr>
        <w:t>Brtonigla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Fiorini</w:t>
      </w:r>
      <w:proofErr w:type="spellEnd"/>
      <w:r>
        <w:rPr>
          <w:sz w:val="23"/>
          <w:szCs w:val="23"/>
        </w:rPr>
        <w:t xml:space="preserve"> 30</w:t>
      </w:r>
    </w:p>
    <w:p w:rsidRDefault="006208CA" w:rsidP="006208CA" w:rsidR="006208CA">
      <w:pPr>
        <w:jc w:val="both"/>
        <w:rPr>
          <w:sz w:val="23"/>
          <w:szCs w:val="23"/>
          <w:lang w:val="sv-SE"/>
        </w:rPr>
      </w:pPr>
      <w:r w:rsidRPr="001A5FE7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Milena Opl</w:t>
      </w:r>
      <w:r w:rsidRPr="00C0012F">
        <w:rPr>
          <w:sz w:val="23"/>
          <w:szCs w:val="23"/>
          <w:lang w:val="sv-SE"/>
        </w:rPr>
        <w:t>anić, B</w:t>
      </w:r>
      <w:r w:rsidR="00C0012F" w:rsidRPr="00C0012F">
        <w:rPr>
          <w:sz w:val="23"/>
          <w:szCs w:val="23"/>
          <w:lang w:val="sv-SE"/>
        </w:rPr>
        <w:t>rtonigla</w:t>
      </w:r>
      <w:r w:rsidRPr="00C0012F">
        <w:rPr>
          <w:sz w:val="23"/>
          <w:szCs w:val="23"/>
          <w:lang w:val="sv-SE"/>
        </w:rPr>
        <w:t>, Fiorin</w:t>
      </w:r>
      <w:r>
        <w:rPr>
          <w:sz w:val="23"/>
          <w:szCs w:val="23"/>
          <w:lang w:val="sv-SE"/>
        </w:rPr>
        <w:t>i 30</w:t>
      </w:r>
    </w:p>
    <w:p w:rsidRDefault="006208CA" w:rsidP="006208CA" w:rsidR="006208CA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6208CA" w:rsidP="006208CA" w:rsidR="006208CA"/>
    <w:p w:rsidRDefault="006208CA" w:rsidP="006208CA" w:rsidR="006208CA"/>
    <w:p w:rsidRDefault="006208CA" w:rsidP="006208CA" w:rsidR="006208CA"/>
    <w:p w:rsidRDefault="006208CA" w:rsidP="006208CA" w:rsidR="006208CA"/>
    <w:p w:rsidRDefault="006208CA" w:rsidP="006208CA" w:rsidR="006208CA"/>
    <w:p w:rsidRDefault="00C603AA" w:rsidR="00500701"/>
    <w:sectPr w:rsidSect="0023481C" w:rsidR="00500701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012F" w:rsidR="00330E9A">
      <w:r>
        <w:separator/>
      </w:r>
    </w:p>
  </w:endnote>
  <w:endnote w:id="0" w:type="continuationSeparator">
    <w:p w:rsidRDefault="00C0012F" w:rsidR="00330E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012F" w:rsidR="00330E9A">
      <w:r>
        <w:separator/>
      </w:r>
    </w:p>
  </w:footnote>
  <w:footnote w:id="0" w:type="continuationSeparator">
    <w:p w:rsidRDefault="00C0012F" w:rsidR="00330E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208CA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C603AA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08CA"/>
    <w:rsid w:val="00330E9A"/>
    <w:rsid w:val="00451236"/>
    <w:rsid w:val="00554328"/>
    <w:rsid w:val="006208CA"/>
    <w:rsid w:val="00985388"/>
    <w:rsid w:val="00C0012F"/>
    <w:rsid w:val="00C6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08C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08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08C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08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08CA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03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03A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3A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3A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3A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08C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208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08C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08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08CA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03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03A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3A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3A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3A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St-750/2016</izvorni_sadrzaj>
    <derivirana_varijabla naziv="DomainObject.Predmet.OznakaBroj_1">St-750/2016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MINEOS d.o.o. BRTONIGLA</izvorni_sadrzaj>
    <derivirana_varijabla naziv="DomainObject.Predmet.ProtustrankaFormated_1">  MINEOS d.o.o. BRTONIGLA</derivirana_varijabla>
  </DomainObject.Predmet.ProtustrankaFormated>
  <DomainObject.Predmet.ProtustrankaFormatedOIB>
    <izvorni_sadrzaj>  MINEOS d.o.o. BRTONIGLA, OIB 23110450414</izvorni_sadrzaj>
    <derivirana_varijabla naziv="DomainObject.Predmet.ProtustrankaFormatedOIB_1">  MINEOS d.o.o. BRTONIGLA, OIB 23110450414</derivirana_varijabla>
  </DomainObject.Predmet.ProtustrankaFormatedOIB>
  <DomainObject.Predmet.ProtustrankaFormatedWithAdress>
    <izvorni_sadrzaj> MINEOS d.o.o. BRTONIGLA, Fiorini 30, 52474 Brtonigla</izvorni_sadrzaj>
    <derivirana_varijabla naziv="DomainObject.Predmet.ProtustrankaFormatedWithAdress_1"> MINEOS d.o.o. BRTONIGLA, Fiorini 30, 52474 Brtonigla</derivirana_varijabla>
  </DomainObject.Predmet.ProtustrankaFormatedWithAdress>
  <DomainObject.Predmet.ProtustrankaFormatedWithAdressOIB>
    <izvorni_sadrzaj> MINEOS d.o.o. BRTONIGLA, OIB 23110450414, Fiorini 30, 52474 Brtonigla</izvorni_sadrzaj>
    <derivirana_varijabla naziv="DomainObject.Predmet.ProtustrankaFormatedWithAdressOIB_1"> MINEOS d.o.o. BRTONIGLA, OIB 23110450414, Fiorini 30, 52474 Brtonigla</derivirana_varijabla>
  </DomainObject.Predmet.ProtustrankaFormatedWithAdressOIB>
  <DomainObject.Predmet.ProtustrankaWithAdress>
    <izvorni_sadrzaj>MINEOS d.o.o. BRTONIGLA Fiorini 30, 52474 Brtonigla</izvorni_sadrzaj>
    <derivirana_varijabla naziv="DomainObject.Predmet.ProtustrankaWithAdress_1">MINEOS d.o.o. BRTONIGLA Fiorini 30, 52474 Brtonigla</derivirana_varijabla>
  </DomainObject.Predmet.ProtustrankaWithAdress>
  <DomainObject.Predmet.ProtustrankaWithAdressOIB>
    <izvorni_sadrzaj>MINEOS d.o.o. BRTONIGLA, OIB 23110450414, Fiorini 30, 52474 Brtonigla</izvorni_sadrzaj>
    <derivirana_varijabla naziv="DomainObject.Predmet.ProtustrankaWithAdressOIB_1">MINEOS d.o.o. BRTONIGLA, OIB 23110450414, Fiorini 30, 52474 Brtonigla</derivirana_varijabla>
  </DomainObject.Predmet.ProtustrankaWithAdressOIB>
  <DomainObject.Predmet.ProtustrankaNazivFormated>
    <izvorni_sadrzaj>MINEOS d.o.o. BRTONIGLA</izvorni_sadrzaj>
    <derivirana_varijabla naziv="DomainObject.Predmet.ProtustrankaNazivFormated_1">MINEOS d.o.o. BRTONIGLA</derivirana_varijabla>
  </DomainObject.Predmet.ProtustrankaNazivFormated>
  <DomainObject.Predmet.ProtustrankaNazivFormatedOIB>
    <izvorni_sadrzaj>MINEOS d.o.o. BRTONIGLA, OIB 23110450414</izvorni_sadrzaj>
    <derivirana_varijabla naziv="DomainObject.Predmet.ProtustrankaNazivFormatedOIB_1">MINEOS d.o.o. BRTONIGLA, OIB 23110450414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221656.13</izvorni_sadrzaj>
    <derivirana_varijabla naziv="DomainObject.Predmet.TrenutnaVrijednost_1">221656.13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MINEOS d.o.o. BRTONIGLA</item>
    </izvorni_sadrzaj>
    <derivirana_varijabla naziv="DomainObject.Predmet.ProtuStrankaListFormated_1">
      <item>MINEOS d.o.o. BRTONIGLA</item>
    </derivirana_varijabla>
  </DomainObject.Predmet.ProtuStrankaListFormated>
  <DomainObject.Predmet.ProtuStrankaListFormatedOIB>
    <izvorni_sadrzaj>
      <item>MINEOS d.o.o. BRTONIGLA, OIB 23110450414</item>
    </izvorni_sadrzaj>
    <derivirana_varijabla naziv="DomainObject.Predmet.ProtuStrankaListFormatedOIB_1">
      <item>MINEOS d.o.o. BRTONIGLA, OIB 23110450414</item>
    </derivirana_varijabla>
  </DomainObject.Predmet.ProtuStrankaListFormatedOIB>
  <DomainObject.Predmet.ProtuStrankaListFormatedWithAdress>
    <izvorni_sadrzaj>
      <item>MINEOS d.o.o. BRTONIGLA, Fiorini 30, 52474 Brtonigla</item>
    </izvorni_sadrzaj>
    <derivirana_varijabla naziv="DomainObject.Predmet.ProtuStrankaListFormatedWithAdress_1">
      <item>MINEOS d.o.o. BRTONIGLA, Fiorini 30, 52474 Brtonigla</item>
    </derivirana_varijabla>
  </DomainObject.Predmet.ProtuStrankaListFormatedWithAdress>
  <DomainObject.Predmet.ProtuStrankaListFormatedWithAdressOIB>
    <izvorni_sadrzaj>
      <item>MINEOS d.o.o. BRTONIGLA, OIB 23110450414, Fiorini 30, 52474 Brtonigla</item>
    </izvorni_sadrzaj>
    <derivirana_varijabla naziv="DomainObject.Predmet.ProtuStrankaListFormatedWithAdressOIB_1">
      <item>MINEOS d.o.o. BRTONIGLA, OIB 23110450414, Fiorini 30, 52474 Brtonigla</item>
    </derivirana_varijabla>
  </DomainObject.Predmet.ProtuStrankaListFormatedWithAdressOIB>
  <DomainObject.Predmet.ProtuStrankaListNazivFormated>
    <izvorni_sadrzaj>
      <item>MINEOS d.o.o. BRTONIGLA</item>
    </izvorni_sadrzaj>
    <derivirana_varijabla naziv="DomainObject.Predmet.ProtuStrankaListNazivFormated_1">
      <item>MINEOS d.o.o. BRTONIGLA</item>
    </derivirana_varijabla>
  </DomainObject.Predmet.ProtuStrankaListNazivFormated>
  <DomainObject.Predmet.ProtuStrankaListNazivFormatedOIB>
    <izvorni_sadrzaj>
      <item>MINEOS d.o.o. BRTONIGLA, OIB 23110450414</item>
    </izvorni_sadrzaj>
    <derivirana_varijabla naziv="DomainObject.Predmet.ProtuStrankaListNazivFormatedOIB_1">
      <item>MINEOS d.o.o. BRTONIGLA, OIB 23110450414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MINEOS d.o.o. BRTONIGLA</izvorni_sadrzaj>
    <derivirana_varijabla naziv="DomainObject.Predmet.ProtustrankaIDrugi_1">MINEOS d.o.o. BRTONIGLA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MINEOS d.o.o. BRTONIGLA, OIB 23110450414, Fiorini 30, 52474 Brtonigla</izvorni_sadrzaj>
    <derivirana_varijabla naziv="DomainObject.Predmet.ProtustrankaIDrugiAdressOIB_1">MINEOS d.o.o. BRTONIGLA, OIB 23110450414, Fiorini 30,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MINEOS d.o.o. BRTONIGLA</item>
    </izvorni_sadrzaj>
    <derivirana_varijabla naziv="DomainObject.Predmet.SudioniciListNaziv_1">
      <item>FINANCIJSKA AGENCIJA, RC RIJEKA, PODRUŽNICA PULA, PULA</item>
      <item>MINEOS d.o.o. BRTONIGLA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MINEOS d.o.o. BRTONIGLA, OIB 23110450414, Fiorini 30,52474 Brtonigla</item>
    </izvorni_sadrzaj>
    <derivirana_varijabla naziv="DomainObject.Predmet.SudioniciListAdressOIB_1">
      <item>FINANCIJSKA AGENCIJA, RC RIJEKA, PODRUŽNICA PULA, PULA, OIB 85821130368, GIARDINI 5,52100 Pula</item>
      <item>MINEOS d.o.o. BRTONIGLA, OIB 23110450414, Fiorini 30,52474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23110450414</item>
    </izvorni_sadrzaj>
    <derivirana_varijabla naziv="DomainObject.Predmet.SudioniciListNazivOIB_1">
      <item>, OIB 85821130368</item>
      <item>, OIB 23110450414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1563</properties:Characters>
  <properties:Lines>54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2016-05-10T13:24:00Z</dcterms:created>
  <dc:creator>Jasmina Matika</dc:creator>
  <cp:lastModifiedBy>Jasmina Matika</cp:lastModifiedBy>
  <dcterms:modified xmlns:xsi="http://www.w3.org/2001/XMLSchema-instance" xsi:type="dcterms:W3CDTF">2016-05-11T06:20:00Z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