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69c8" w14:paraId="22569c8" w:rsidRDefault="00D97C69" w:rsidP="00C07AA7" w:rsidR="00D97C69">
      <w:pPr>
        <w:jc w:val="right"/>
        <w15:collapsed w:val="false"/>
      </w:pPr>
      <w:bookmarkStart w:name="_GoBack" w:id="0"/>
      <w:bookmarkEnd w:id="0"/>
      <w:r>
        <w:t xml:space="preserve">                                                                                  </w:t>
      </w:r>
      <w:r w:rsidR="0070728C">
        <w:t xml:space="preserve">                         </w:t>
      </w:r>
      <w:r w:rsidR="00320ED4">
        <w:t>9 St-191</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952AD4">
        <w:t xml:space="preserve">FINA – </w:t>
      </w:r>
      <w:r w:rsidR="009C7B1A">
        <w:t xml:space="preserve">Regionalni centar </w:t>
      </w:r>
      <w:r w:rsidR="00320ED4">
        <w:t>Split, Split, Mažuranićevo šetalište 24b</w:t>
      </w:r>
      <w:r>
        <w:t>,</w:t>
      </w:r>
      <w:r w:rsidR="0070728C">
        <w:t xml:space="preserve"> </w:t>
      </w:r>
      <w:r>
        <w:t xml:space="preserve">radi otvaranja stečajnog postupka nad dužnikom </w:t>
      </w:r>
      <w:r w:rsidR="00320ED4">
        <w:t>MEDIA PUNCTUS j.d.o.o., Šibenik, Obala prvoboraca 10, OIB 33446105161</w:t>
      </w:r>
      <w:r w:rsidR="00396EBD">
        <w:t xml:space="preserve">, </w:t>
      </w:r>
      <w:r w:rsidR="0070728C">
        <w:t xml:space="preserve">dana </w:t>
      </w:r>
      <w:r w:rsidR="00CA4C19">
        <w:t>11</w:t>
      </w:r>
      <w:r>
        <w:t xml:space="preserve">. </w:t>
      </w:r>
      <w:r w:rsidR="00CA4C19">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320ED4">
        <w:t>MEDIA PUNCTUS j.d.o.o., Šibenik, Obala prvoboraca 10, OIB 33446105161</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CA4C19">
        <w:rPr>
          <w:b/>
          <w:sz w:val="28"/>
          <w:szCs w:val="28"/>
        </w:rPr>
        <w:t>17</w:t>
      </w:r>
      <w:r w:rsidR="00952AD4">
        <w:rPr>
          <w:b/>
          <w:sz w:val="28"/>
          <w:szCs w:val="28"/>
        </w:rPr>
        <w:t xml:space="preserve">. </w:t>
      </w:r>
      <w:r w:rsidR="00320ED4">
        <w:rPr>
          <w:b/>
          <w:sz w:val="28"/>
          <w:szCs w:val="28"/>
        </w:rPr>
        <w:t>prosinca 2015. godine u 10</w:t>
      </w:r>
      <w:r w:rsidR="00CA4C19">
        <w:rPr>
          <w:b/>
          <w:sz w:val="28"/>
          <w:szCs w:val="28"/>
        </w:rPr>
        <w:t>,00</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320ED4">
        <w:t>Frane Mandušić iz Šibenika, Put Jurasa I 21</w:t>
      </w:r>
      <w:r w:rsidR="000D051E">
        <w:t xml:space="preserve">, </w:t>
      </w:r>
      <w:r w:rsidR="00D97C69">
        <w:t>s tim da je isti dužan na navedeno ročište dostaviti sudu javno bilježnički ovjereni prokazni popis imovine, uz upozorenje da je davanje neistinitih ili nepotpunih podataka podložno odgovornosti koja je propisana čl. 17. Ovršnog zakona (NN 112/12 dalje: OZ);</w:t>
      </w:r>
    </w:p>
    <w:p w:rsidRDefault="00D97C69" w:rsidP="00D97C69" w:rsidR="00D97C69">
      <w:pPr>
        <w:ind w:left="708"/>
        <w:jc w:val="both"/>
      </w:pPr>
      <w:r>
        <w:t xml:space="preserve"> </w:t>
      </w:r>
    </w:p>
    <w:p w:rsidRDefault="00CA4C19" w:rsidP="00CA4C19" w:rsidR="00CA4C19">
      <w:pPr>
        <w:numPr>
          <w:ilvl w:val="0"/>
          <w:numId w:val="3"/>
        </w:numPr>
        <w:jc w:val="both"/>
      </w:pPr>
      <w:r>
        <w:t>Upozorava se zz dužnika da će se u slučaju neodazivanju ovom sudu odnosno Stalnoj službi, temeljem čl. 177. i 178. Stečajnog zakona („Narodne novine“ 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lastRenderedPageBreak/>
        <w:t xml:space="preserve">Podnositelj prijedloga </w:t>
      </w:r>
      <w:r w:rsidR="00952AD4">
        <w:t xml:space="preserve">FINA – RC </w:t>
      </w:r>
      <w:r w:rsidR="00320ED4">
        <w:t>Split</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952AD4">
        <w:t xml:space="preserve">FINA – RC </w:t>
      </w:r>
      <w:r w:rsidR="00320ED4">
        <w:t>Split</w:t>
      </w:r>
      <w:r w:rsidR="0057463D">
        <w:t xml:space="preserve"> je dostavila</w:t>
      </w:r>
      <w:r>
        <w:t xml:space="preserve"> Trgovačkom sudu u Zadru, Stalnoj službi u Šibeniku, prijedlog za pokretanje stečajnog postupka nad stečajnim dužnikom </w:t>
      </w:r>
      <w:r w:rsidR="00320ED4">
        <w:t>MEDIA PUNCTUS j.d.o.o., Šibenik, Obala prvoboraca 10, OIB 33446105161</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FA1931" w:rsidR="00FA1931">
      <w:pPr>
        <w:jc w:val="both"/>
      </w:pPr>
      <w:r>
        <w:tab/>
      </w:r>
      <w:r w:rsidR="00FA1931">
        <w:t>Slijedom navedenog, temeljem čl. 115. a u svezi čl. 123. odlučeno je kao u izreci ovog rješenja.</w:t>
      </w:r>
    </w:p>
    <w:p w:rsidRDefault="00D97C69" w:rsidP="00FA1931" w:rsidR="00D97C69">
      <w:pPr>
        <w:jc w:val="both"/>
      </w:pPr>
    </w:p>
    <w:p w:rsidRDefault="00D97C69" w:rsidP="00D97C69" w:rsidR="00D97C69">
      <w:pPr>
        <w:ind w:left="708"/>
        <w:jc w:val="both"/>
      </w:pPr>
    </w:p>
    <w:p w:rsidRDefault="00C07AA7" w:rsidP="00D97C69" w:rsidR="00D97C69">
      <w:pPr>
        <w:jc w:val="center"/>
      </w:pPr>
      <w:r>
        <w:t>U Šibe</w:t>
      </w:r>
      <w:r w:rsidR="00CA4C19">
        <w:t>niku, 11</w:t>
      </w:r>
      <w:r>
        <w:t xml:space="preserve">. </w:t>
      </w:r>
      <w:r w:rsidR="00CA4C19">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320ED4">
        <w:t>Split</w:t>
      </w:r>
      <w:r w:rsidR="009C7B1A">
        <w:t>,</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CA7" w:rsidP="00C07AA7" w:rsidR="00BE7CA7">
      <w:r>
        <w:separator/>
      </w:r>
    </w:p>
  </w:endnote>
  <w:endnote w:id="0" w:type="continuationSeparator">
    <w:p w:rsidRDefault="00BE7CA7" w:rsidP="00C07AA7" w:rsidR="00BE7C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CA7" w:rsidP="00C07AA7" w:rsidR="00BE7CA7">
      <w:r>
        <w:separator/>
      </w:r>
    </w:p>
  </w:footnote>
  <w:footnote w:id="0" w:type="continuationSeparator">
    <w:p w:rsidRDefault="00BE7CA7" w:rsidP="00C07AA7" w:rsidR="00BE7C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1929D3">
      <w:rPr>
        <w:noProof/>
      </w:rPr>
      <w:t>2</w:t>
    </w:r>
    <w:r>
      <w:fldChar w:fldCharType="end"/>
    </w:r>
    <w:r>
      <w:t xml:space="preserve">                                                       </w:t>
    </w:r>
    <w:r w:rsidR="00320ED4">
      <w:t>9 St-191</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E3E"/>
    <w:rsid w:val="00057CC1"/>
    <w:rsid w:val="000D051E"/>
    <w:rsid w:val="001929D3"/>
    <w:rsid w:val="002D7EE1"/>
    <w:rsid w:val="00320ED4"/>
    <w:rsid w:val="00396EBD"/>
    <w:rsid w:val="003B0C61"/>
    <w:rsid w:val="0057463D"/>
    <w:rsid w:val="005D0994"/>
    <w:rsid w:val="006E2974"/>
    <w:rsid w:val="0070728C"/>
    <w:rsid w:val="00713BE9"/>
    <w:rsid w:val="007807C3"/>
    <w:rsid w:val="00793DC9"/>
    <w:rsid w:val="007C0D58"/>
    <w:rsid w:val="007E5F74"/>
    <w:rsid w:val="00821882"/>
    <w:rsid w:val="00833FC6"/>
    <w:rsid w:val="00841C24"/>
    <w:rsid w:val="009132DD"/>
    <w:rsid w:val="00927090"/>
    <w:rsid w:val="00952AD4"/>
    <w:rsid w:val="009C7B1A"/>
    <w:rsid w:val="00A84EAC"/>
    <w:rsid w:val="00A86E0D"/>
    <w:rsid w:val="00B64106"/>
    <w:rsid w:val="00BD6C3B"/>
    <w:rsid w:val="00BE7CA7"/>
    <w:rsid w:val="00C07AA7"/>
    <w:rsid w:val="00C369D2"/>
    <w:rsid w:val="00CA4C19"/>
    <w:rsid w:val="00CA6147"/>
    <w:rsid w:val="00D503BB"/>
    <w:rsid w:val="00D730C7"/>
    <w:rsid w:val="00D97C69"/>
    <w:rsid w:val="00DD63E8"/>
    <w:rsid w:val="00F61908"/>
    <w:rsid w:val="00FA19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A84EAC"/>
    <w:rPr>
      <w:color w:val="808080"/>
      <w:bdr w:space="0" w:sz="0" w:color="auto" w:val="none"/>
      <w:shd w:fill="auto" w:color="auto" w:val="clear"/>
    </w:rPr>
  </w:style>
  <w:style w:customStyle="true" w:styleId="eSPISCCParagraphDefaultFont" w:type="character">
    <w:name w:val="eSPIS_CC_Paragraph Default Font"/>
    <w:basedOn w:val="Zadanifontodlomka"/>
    <w:rsid w:val="00A84E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EAC"/>
    <w:rPr>
      <w:bdr w:space="0" w:sz="0" w:color="auto" w:val="none"/>
      <w:shd w:fill="FFFFCC" w:color="auto" w:val="clear"/>
      <w:lang w:val="hr-HR"/>
    </w:rPr>
  </w:style>
  <w:style w:customStyle="true" w:styleId="PozadinaSvijetloCrvena" w:type="character">
    <w:name w:val="Pozadina_SvijetloCrvena"/>
    <w:basedOn w:val="eSPISCCParagraphDefaultFont"/>
    <w:rsid w:val="00A84E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E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A84EAC"/>
    <w:rPr>
      <w:color w:val="808080"/>
      <w:bdr w:color="auto" w:space="0" w:sz="0" w:val="none"/>
      <w:shd w:color="auto" w:fill="auto" w:val="clear"/>
    </w:rPr>
  </w:style>
  <w:style w:customStyle="1" w:styleId="eSPISCCParagraphDefaultFont" w:type="character">
    <w:name w:val="eSPIS_CC_Paragraph Default Font"/>
    <w:basedOn w:val="Zadanifontodlomka"/>
    <w:rsid w:val="00A84E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EAC"/>
    <w:rPr>
      <w:bdr w:color="auto" w:space="0" w:sz="0" w:val="none"/>
      <w:shd w:color="auto" w:fill="FFFFCC" w:val="clear"/>
      <w:lang w:val="hr-HR"/>
    </w:rPr>
  </w:style>
  <w:style w:customStyle="1" w:styleId="PozadinaSvijetloCrvena" w:type="character">
    <w:name w:val="Pozadina_SvijetloCrvena"/>
    <w:basedOn w:val="eSPISCCParagraphDefaultFont"/>
    <w:rsid w:val="00A84E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E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 w:id="1532954746">
      <w:bodyDiv w:val="true"/>
      <w:marLeft w:val="0"/>
      <w:marRight w:val="0"/>
      <w:marTop w:val="0"/>
      <w:marBottom w:val="0"/>
      <w:divBdr>
        <w:top w:space="0" w:sz="0" w:color="auto" w:val="none"/>
        <w:left w:space="0" w:sz="0" w:color="auto" w:val="none"/>
        <w:bottom w:space="0" w:sz="0" w:color="auto" w:val="none"/>
        <w:right w:space="0" w:sz="0" w:color="auto" w:val="none"/>
      </w:divBdr>
    </w:div>
    <w:div w:id="15707739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St-191/2015-2</izvorni_sadrzaj>
    <derivirana_varijabla naziv="DomainObject.Oznaka_1">St-191/2015-2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Stečaj j.d.o.o.</izvorni_sadrzaj>
    <derivirana_varijabla naziv="DomainObject.Predmet.Opis_1">- Stečaj j.d.o.o.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PUNCTUS j.d.o.o. za ugostiteljstvo</izvorni_sadrzaj>
    <derivirana_varijabla naziv="DomainObject.Predmet.ProtustrankaFormated_1">  MEDIA PUNCTUS j.d.o.o. za ugostiteljstvo</derivirana_varijabla>
  </DomainObject.Predmet.ProtustrankaFormated>
  <DomainObject.Predmet.ProtustrankaFormatedOIB>
    <izvorni_sadrzaj>  MEDIA PUNCTUS j.d.o.o. za ugostiteljstvo, OIB 33446105161</izvorni_sadrzaj>
    <derivirana_varijabla naziv="DomainObject.Predmet.ProtustrankaFormatedOIB_1">  MEDIA PUNCTUS j.d.o.o. za ugostiteljstvo, OIB 33446105161</derivirana_varijabla>
  </DomainObject.Predmet.ProtustrankaFormatedOIB>
  <DomainObject.Predmet.ProtustrankaFormatedWithAdress>
    <izvorni_sadrzaj> MEDIA PUNCTUS j.d.o.o. za ugostiteljstvo, Obala prvoboraca 10, 22000 Šibenik</izvorni_sadrzaj>
    <derivirana_varijabla naziv="DomainObject.Predmet.ProtustrankaFormatedWithAdress_1"> MEDIA PUNCTUS j.d.o.o. za ugostiteljstvo, Obala prvoboraca 10, 22000 Šibenik</derivirana_varijabla>
  </DomainObject.Predmet.ProtustrankaFormatedWithAdress>
  <DomainObject.Predmet.ProtustrankaFormatedWithAdressOIB>
    <izvorni_sadrzaj> MEDIA PUNCTUS j.d.o.o. za ugostiteljstvo, OIB 33446105161, Obala prvoboraca 10, 22000 Šibenik</izvorni_sadrzaj>
    <derivirana_varijabla naziv="DomainObject.Predmet.ProtustrankaFormatedWithAdressOIB_1"> MEDIA PUNCTUS j.d.o.o. za ugostiteljstvo, OIB 33446105161, Obala prvoboraca 10, 22000 Šibenik</derivirana_varijabla>
  </DomainObject.Predmet.ProtustrankaFormatedWithAdressOIB>
  <DomainObject.Predmet.ProtustrankaWithAdress>
    <izvorni_sadrzaj>MEDIA PUNCTUS j.d.o.o. za ugostiteljstvo Obala prvoboraca 10, 22000 Šibenik</izvorni_sadrzaj>
    <derivirana_varijabla naziv="DomainObject.Predmet.ProtustrankaWithAdress_1">MEDIA PUNCTUS j.d.o.o. za ugostiteljstvo Obala prvoboraca 10, 22000 Šibenik</derivirana_varijabla>
  </DomainObject.Predmet.ProtustrankaWithAdress>
  <DomainObject.Predmet.ProtustrankaWithAdressOIB>
    <izvorni_sadrzaj>MEDIA PUNCTUS j.d.o.o. za ugostiteljstvo, OIB 33446105161, Obala prvoboraca 10, 22000 Šibenik</izvorni_sadrzaj>
    <derivirana_varijabla naziv="DomainObject.Predmet.ProtustrankaWithAdressOIB_1">MEDIA PUNCTUS j.d.o.o. za ugostiteljstvo, OIB 33446105161, Obala prvoboraca 10, 22000 Šibenik</derivirana_varijabla>
  </DomainObject.Predmet.ProtustrankaWithAdressOIB>
  <DomainObject.Predmet.ProtustrankaNazivFormated>
    <izvorni_sadrzaj>MEDIA PUNCTUS j.d.o.o. za ugostiteljstvo</izvorni_sadrzaj>
    <derivirana_varijabla naziv="DomainObject.Predmet.ProtustrankaNazivFormated_1">MEDIA PUNCTUS j.d.o.o. za ugostiteljstvo</derivirana_varijabla>
  </DomainObject.Predmet.ProtustrankaNazivFormated>
  <DomainObject.Predmet.ProtustrankaNazivFormatedOIB>
    <izvorni_sadrzaj>MEDIA PUNCTUS j.d.o.o. za ugostiteljstvo, OIB 33446105161</izvorni_sadrzaj>
    <derivirana_varijabla naziv="DomainObject.Predmet.ProtustrankaNazivFormatedOIB_1">MEDIA PUNCTUS j.d.o.o. za ugostiteljstvo, OIB 33446105161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MEDIA PUNCTUS j.d.o.o. za ugostiteljstvo</item>
    </izvorni_sadrzaj>
    <derivirana_varijabla naziv="DomainObject.Predmet.ProtuStrankaListFormated_1">
      <item>MEDIA PUNCTUS j.d.o.o. za ugostiteljstvo</item>
    </derivirana_varijabla>
  </DomainObject.Predmet.ProtuStrankaListFormated>
  <DomainObject.Predmet.ProtuStrankaListFormatedOIB>
    <izvorni_sadrzaj>
      <item>MEDIA PUNCTUS j.d.o.o. za ugostiteljstvo, OIB 33446105161</item>
    </izvorni_sadrzaj>
    <derivirana_varijabla naziv="DomainObject.Predmet.ProtuStrankaListFormatedOIB_1">
      <item>MEDIA PUNCTUS j.d.o.o. za ugostiteljstvo, OIB 33446105161</item>
    </derivirana_varijabla>
  </DomainObject.Predmet.ProtuStrankaListFormatedOIB>
  <DomainObject.Predmet.ProtuStrankaListFormatedWithAdress>
    <izvorni_sadrzaj>
      <item>MEDIA PUNCTUS j.d.o.o. za ugostiteljstvo, Obala prvoboraca 10, 22000 Šibenik</item>
    </izvorni_sadrzaj>
    <derivirana_varijabla naziv="DomainObject.Predmet.ProtuStrankaListFormatedWithAdress_1">
      <item>MEDIA PUNCTUS j.d.o.o. za ugostiteljstvo, Obala prvoboraca 10, 22000 Šibenik</item>
    </derivirana_varijabla>
  </DomainObject.Predmet.ProtuStrankaListFormatedWithAdress>
  <DomainObject.Predmet.ProtuStrankaListFormatedWithAdressOIB>
    <izvorni_sadrzaj>
      <item>MEDIA PUNCTUS j.d.o.o. za ugostiteljstvo, OIB 33446105161, Obala prvoboraca 10, 22000 Šibenik</item>
    </izvorni_sadrzaj>
    <derivirana_varijabla naziv="DomainObject.Predmet.ProtuStrankaListFormatedWithAdressOIB_1">
      <item>MEDIA PUNCTUS j.d.o.o. za ugostiteljstvo, OIB 33446105161, Obala prvoboraca 10, 22000 Šibenik</item>
    </derivirana_varijabla>
  </DomainObject.Predmet.ProtuStrankaListFormatedWithAdressOIB>
  <DomainObject.Predmet.ProtuStrankaListNazivFormated>
    <izvorni_sadrzaj>
      <item>MEDIA PUNCTUS j.d.o.o. za ugostiteljstvo</item>
    </izvorni_sadrzaj>
    <derivirana_varijabla naziv="DomainObject.Predmet.ProtuStrankaListNazivFormated_1">
      <item>MEDIA PUNCTUS j.d.o.o. za ugostiteljstvo</item>
    </derivirana_varijabla>
  </DomainObject.Predmet.ProtuStrankaListNazivFormated>
  <DomainObject.Predmet.ProtuStrankaListNazivFormatedOIB>
    <izvorni_sadrzaj>
      <item>MEDIA PUNCTUS j.d.o.o. za ugostiteljstvo, OIB 33446105161</item>
    </izvorni_sadrzaj>
    <derivirana_varijabla naziv="DomainObject.Predmet.ProtuStrankaListNazivFormatedOIB_1">
      <item>MEDIA PUNCTUS j.d.o.o. za ugostiteljstvo, OIB 33446105161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St-191/2015-2</izvorni_sadrzaj>
    <derivirana_varijabla naziv="DomainObject.PoslovniBrojDokumenta_1">St-191/2015-2</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MEDIA PUNCTUS j.d.o.o. za ugostiteljstvo</izvorni_sadrzaj>
    <derivirana_varijabla naziv="DomainObject.Predmet.ProtustrankaIDrugi_1">MEDIA PUNCTUS j.d.o.o. za ugostiteljstvo</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MEDIA PUNCTUS j.d.o.o. za ugostiteljstvo, OIB 33446105161, Obala prvoboraca 10, 22000 Šibenik</izvorni_sadrzaj>
    <derivirana_varijabla naziv="DomainObject.Predmet.ProtustrankaIDrugiAdressOIB_1">MEDIA PUNCTUS j.d.o.o. za ugostiteljstvo, OIB 33446105161, Obala prvoboraca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MEDIA PUNCTUS j.d.o.o. za ugostiteljstvo</item>
    </izvorni_sadrzaj>
    <derivirana_varijabla naziv="DomainObject.Predmet.SudioniciListNaziv_1">
      <item>FINA - RC Split</item>
      <item>MEDIA PUNCTUS j.d.o.o. za ugostiteljstvo</item>
    </derivirana_varijabla>
  </DomainObject.Predmet.SudioniciListNaziv>
  <DomainObject.Predmet.SudioniciListAdressOIB>
    <izvorni_sadrzaj>
      <item>FINA - RC Split, OIB 85821130368, Mažuranićevo šetalište 24 b,21000 Split</item>
      <item>MEDIA PUNCTUS j.d.o.o. za ugostiteljstvo, OIB 33446105161, Obala prvoboraca 10,22000 Šibenik</item>
    </izvorni_sadrzaj>
    <derivirana_varijabla naziv="DomainObject.Predmet.SudioniciListAdressOIB_1">
      <item>FINA - RC Split, OIB 85821130368, Mažuranićevo šetalište 24 b,21000 Split</item>
      <item>MEDIA PUNCTUS j.d.o.o. za ugostiteljstvo, OIB 33446105161, Obala prvoboraca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33446105161</item>
    </izvorni_sadrzaj>
    <derivirana_varijabla naziv="DomainObject.Predmet.SudioniciListNazivOIB_1">
      <item>, OIB 85821130368</item>
      <item>, OIB 33446105161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357</properties:Words>
  <properties:Characters>1894</properties:Characters>
  <properties:Lines>83</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2015-03-31T09:40:00Z</dcterms:created>
  <dc:creator>tgoreta</dc:creator>
  <cp:keywords/>
  <cp:lastModifiedBy>Katarina Benić</cp:lastModifiedBy>
  <cp:lastPrinted>2015-11-11T13:39:00Z</cp:lastPrinted>
  <dcterms:modified xmlns:xsi="http://www.w3.org/2001/XMLSchema-instance" xsi:type="dcterms:W3CDTF">2015-11-11T13:39:00Z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