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3b031" w14:paraId="7f3b031" w:rsidRDefault="00CC00F1" w:rsidP="00CC00F1" w:rsidR="000A7106" w:rsidRPr="00FA3260">
      <w:pPr>
        <w:jc w:val="right"/>
        <w15:collapsed w:val="false"/>
        <w:rPr>
          <w:b/>
        </w:rPr>
      </w:pPr>
      <w:bookmarkStart w:name="_GoBack" w:id="0"/>
      <w:bookmarkEnd w:id="0"/>
      <w:r w:rsidRPr="001C5505">
        <w:t>1 St-</w:t>
      </w:r>
      <w:r w:rsidR="003374A1">
        <w:t>526</w:t>
      </w:r>
      <w:r w:rsidR="00792CCB">
        <w:t>/16-</w:t>
      </w:r>
      <w:r w:rsidR="003374A1">
        <w:t>18</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Bajlo u stečajnom postupku nad</w:t>
      </w:r>
      <w:r w:rsidR="006F0213" w:rsidRPr="001C5505">
        <w:t xml:space="preserve"> </w:t>
      </w:r>
      <w:r w:rsidR="003A0A6A" w:rsidRPr="001C5505">
        <w:t xml:space="preserve">stečajnim </w:t>
      </w:r>
      <w:r w:rsidR="006F0213" w:rsidRPr="001C5505">
        <w:t>d</w:t>
      </w:r>
      <w:r w:rsidR="003A0A6A" w:rsidRPr="001C5505">
        <w:t>užnikom</w:t>
      </w:r>
      <w:r w:rsidR="002F6FEB">
        <w:t xml:space="preserve"> </w:t>
      </w:r>
      <w:r w:rsidR="003374A1">
        <w:t>ROMANA ŠKRAPA d.o.o., Žman, Dugi otok, OIB: 83387904017</w:t>
      </w:r>
      <w:r w:rsidR="00F37EDE">
        <w:t>,</w:t>
      </w:r>
      <w:r w:rsidR="00EA47D6">
        <w:t xml:space="preserve"> </w:t>
      </w:r>
      <w:r w:rsidR="00CC47CA">
        <w:t xml:space="preserve"> </w:t>
      </w:r>
      <w:r w:rsidR="000C7A4A">
        <w:t>28</w:t>
      </w:r>
      <w:r w:rsidR="00C02082">
        <w:t>. rujna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3374A1">
        <w:t xml:space="preserve">ROMANA ŠKRAPA d.o.o., Žman, Dugi otok, OIB: 83387904017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3374A1">
        <w:t>25.700,00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3374A1">
        <w:t>526</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3374A1" w:rsidP="00F37EDE" w:rsidR="00C02082">
      <w:pPr>
        <w:ind w:firstLine="708"/>
        <w:jc w:val="both"/>
      </w:pPr>
      <w:r>
        <w:t>Privremena stečajna</w:t>
      </w:r>
      <w:r w:rsidR="00C07369" w:rsidRPr="00C07369">
        <w:t xml:space="preserve"> upravitelj</w:t>
      </w:r>
      <w:r>
        <w:t>ica koja</w:t>
      </w:r>
      <w:r w:rsidR="00C07369" w:rsidRPr="00C07369">
        <w:t xml:space="preserve"> je imenovan</w:t>
      </w:r>
      <w:r>
        <w:t>a u ovom postupku utvrdila</w:t>
      </w:r>
      <w:r w:rsidR="00C07369" w:rsidRPr="00C07369">
        <w:t xml:space="preserve"> je da je    stečajni dužnik prezadužen i nesposoban za plaćanje, a da nema unovčive materijalne niti financijske imovine, da dugova ima u iznosu od </w:t>
      </w:r>
      <w:r w:rsidR="000C7A4A">
        <w:t>834.712,54</w:t>
      </w:r>
      <w:r w:rsidR="00C07369">
        <w:t xml:space="preserve"> kuna</w:t>
      </w:r>
      <w:r w:rsidR="00C07369" w:rsidRPr="00C07369">
        <w:t xml:space="preserve">. Privremeni stečajni upravitelj je </w:t>
      </w:r>
      <w:r w:rsidR="00C02082">
        <w:t>dalje utvrdio da stečaj</w:t>
      </w:r>
      <w:r w:rsidR="005F7973">
        <w:t xml:space="preserve">ni dužnik </w:t>
      </w:r>
      <w:r w:rsidR="00592E7F">
        <w:t xml:space="preserve">od imovine </w:t>
      </w:r>
      <w:r w:rsidR="000C7A4A">
        <w:t>ima ribarski brod u odnosu na koji se vodi sudski postupak zbog čega ga nije moguće unovčiti prije dovršetka tog postupka.</w:t>
      </w:r>
    </w:p>
    <w:p w:rsidRDefault="000C7A4A" w:rsidP="000C7A4A" w:rsidR="000C7A4A">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t>25.700,00 kuna</w:t>
      </w:r>
      <w:r w:rsidRPr="00C07369">
        <w:t xml:space="preserve">, a koji se sastoji od </w:t>
      </w:r>
      <w:r>
        <w:t>sudskih troškova u iznosu od 2.000,00 kuna, troškova izrade pečata u iznosu od 100,00 kuna, troškova otvaranja i zatvaranja žiro računa u iznosu od 1.000,00 kuna, dovođenja u red očevidnik knjigovodstvenih podataka i vođenja poslovnih knjiga u iznosu od 9.600,00 kuna, nagrade stečajnom upravitelju u iznosu od 8.000,00 kuna, ostali troškovi u iznosu od 5.000,00 kuna.</w:t>
      </w:r>
    </w:p>
    <w:p w:rsidRDefault="000C7A4A" w:rsidP="000C7A4A" w:rsidR="000C7A4A" w:rsidRPr="00C07369">
      <w:pPr>
        <w:jc w:val="both"/>
      </w:pPr>
      <w:r>
        <w:lastRenderedPageBreak/>
        <w:t xml:space="preserve">         </w:t>
      </w:r>
      <w:r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0C7A4A" w:rsidP="000C7A4A" w:rsidR="000C7A4A" w:rsidRPr="00C07369"/>
    <w:p w:rsidRDefault="000C7A4A" w:rsidP="000C7A4A" w:rsidR="000C7A4A" w:rsidRPr="00C07369">
      <w:pPr>
        <w:jc w:val="center"/>
      </w:pPr>
      <w:r w:rsidRPr="00C07369">
        <w:t xml:space="preserve">U Zadru, </w:t>
      </w:r>
      <w:r>
        <w:t>28. rujna</w:t>
      </w:r>
      <w:r w:rsidRPr="00C07369">
        <w:t xml:space="preserve"> 2016.</w:t>
      </w:r>
    </w:p>
    <w:p w:rsidRDefault="000C7A4A" w:rsidP="000C7A4A" w:rsidR="000C7A4A" w:rsidRPr="00C07369"/>
    <w:p w:rsidRDefault="000C7A4A" w:rsidP="000C7A4A" w:rsidR="000C7A4A" w:rsidRPr="00C07369">
      <w:pPr>
        <w:jc w:val="right"/>
      </w:pPr>
      <w:r w:rsidRPr="00C07369">
        <w:t>Sutkinja:</w:t>
      </w:r>
    </w:p>
    <w:p w:rsidRDefault="000C7A4A" w:rsidP="000C7A4A" w:rsidR="000C7A4A" w:rsidRPr="00C07369">
      <w:pPr>
        <w:jc w:val="right"/>
      </w:pPr>
      <w:r w:rsidRPr="00C07369">
        <w:t>Ardena Bajlo</w:t>
      </w:r>
    </w:p>
    <w:p w:rsidRDefault="000C7A4A" w:rsidP="000C7A4A" w:rsidR="000C7A4A" w:rsidRPr="00C07369">
      <w:pPr>
        <w:jc w:val="right"/>
      </w:pPr>
    </w:p>
    <w:p w:rsidRDefault="000C7A4A" w:rsidP="000C7A4A" w:rsidR="000C7A4A" w:rsidRPr="00C07369"/>
    <w:p w:rsidRDefault="000C7A4A" w:rsidP="000C7A4A" w:rsidR="000C7A4A" w:rsidRPr="00C07369"/>
    <w:p w:rsidRDefault="000C7A4A" w:rsidP="000C7A4A" w:rsidR="000C7A4A" w:rsidRPr="00C07369">
      <w:r w:rsidRPr="00C07369">
        <w:t xml:space="preserve">Pouka o pravnom lijeku: </w:t>
      </w:r>
    </w:p>
    <w:p w:rsidRDefault="000C7A4A" w:rsidP="000C7A4A" w:rsidR="000C7A4A"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0C7A4A" w:rsidP="000C7A4A" w:rsidR="000C7A4A" w:rsidRPr="00C07369"/>
    <w:p w:rsidRDefault="000C7A4A" w:rsidP="000C7A4A" w:rsidR="000C7A4A" w:rsidRPr="00C07369">
      <w:r w:rsidRPr="00C07369">
        <w:t xml:space="preserve">Dostaviti: </w:t>
      </w:r>
    </w:p>
    <w:p w:rsidRDefault="000C7A4A" w:rsidP="000C7A4A" w:rsidR="000C7A4A" w:rsidRPr="00C07369">
      <w:r w:rsidRPr="00C07369">
        <w:t>- stečajnom upravitelju –e-mailom</w:t>
      </w:r>
    </w:p>
    <w:p w:rsidRDefault="000C7A4A" w:rsidP="000C7A4A" w:rsidR="000C7A4A" w:rsidRPr="00C07369">
      <w:r w:rsidRPr="00C07369">
        <w:t>- e-oglasna ploča</w:t>
      </w:r>
    </w:p>
    <w:p w:rsidRDefault="000C7A4A" w:rsidP="000C7A4A" w:rsidR="000C7A4A" w:rsidRPr="00C07369">
      <w:r w:rsidRPr="00C07369">
        <w:t>- računovodstvo suda</w:t>
      </w:r>
    </w:p>
    <w:p w:rsidRDefault="000C7A4A" w:rsidP="000C7A4A" w:rsidR="000C7A4A" w:rsidRPr="00C07369">
      <w:r w:rsidRPr="00C07369">
        <w:t>- u spis</w:t>
      </w:r>
    </w:p>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C07369"/>
    <w:p w:rsidRDefault="000C7A4A" w:rsidP="000C7A4A" w:rsidR="000C7A4A" w:rsidRPr="00FA3260"/>
    <w:p w:rsidRDefault="000C7A4A" w:rsidP="000C7A4A" w:rsidR="000C7A4A" w:rsidRPr="00FA3260"/>
    <w:p w:rsidRDefault="000C7A4A" w:rsidP="000C7A4A"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p w:rsidRDefault="000C7A4A" w:rsidP="00F37EDE" w:rsidR="000C7A4A">
      <w:pPr>
        <w:ind w:firstLine="708"/>
        <w:jc w:val="both"/>
      </w:pPr>
    </w:p>
    <w:sectPr w:rsidSect="00464650" w:rsidR="000C7A4A">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02082" w:rsidP="00FC3541" w:rsidR="00C02082">
      <w:r>
        <w:separator/>
      </w:r>
    </w:p>
  </w:endnote>
  <w:endnote w:id="0" w:type="continuationSeparator">
    <w:p w:rsidRDefault="00C02082" w:rsidP="00FC3541" w:rsidR="00C0208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02082" w:rsidP="00FC3541" w:rsidR="00C02082">
      <w:r>
        <w:separator/>
      </w:r>
    </w:p>
  </w:footnote>
  <w:footnote w:id="0" w:type="continuationSeparator">
    <w:p w:rsidRDefault="00C02082" w:rsidP="00FC3541" w:rsidR="00C0208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082" w:rsidP="00FC3541" w:rsidR="00C02082">
    <w:pPr>
      <w:pStyle w:val="Zaglavlje"/>
      <w:jc w:val="right"/>
    </w:pPr>
    <w:r>
      <w:t>1 St-</w:t>
    </w:r>
    <w:r w:rsidR="003374A1">
      <w:t>526</w:t>
    </w:r>
    <w:r w:rsidR="00592E7F">
      <w:t>/16-1</w:t>
    </w:r>
    <w:r w:rsidR="003374A1">
      <w:t>8</w:t>
    </w:r>
  </w:p>
  <w:p w:rsidRDefault="00C02082" w:rsidR="00C02082"/>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21B5B"/>
    <w:rsid w:val="00024F2B"/>
    <w:rsid w:val="00037CBA"/>
    <w:rsid w:val="00085275"/>
    <w:rsid w:val="0009110B"/>
    <w:rsid w:val="000A7106"/>
    <w:rsid w:val="000A7A8A"/>
    <w:rsid w:val="000C7A4A"/>
    <w:rsid w:val="000D778C"/>
    <w:rsid w:val="000E69CA"/>
    <w:rsid w:val="00146A4A"/>
    <w:rsid w:val="00151D0A"/>
    <w:rsid w:val="0017620F"/>
    <w:rsid w:val="0017733B"/>
    <w:rsid w:val="001C5505"/>
    <w:rsid w:val="00211C51"/>
    <w:rsid w:val="00242BE7"/>
    <w:rsid w:val="00247B37"/>
    <w:rsid w:val="002F6FEB"/>
    <w:rsid w:val="0031036A"/>
    <w:rsid w:val="003202BD"/>
    <w:rsid w:val="0033015E"/>
    <w:rsid w:val="003374A1"/>
    <w:rsid w:val="003438A3"/>
    <w:rsid w:val="003628BB"/>
    <w:rsid w:val="00371287"/>
    <w:rsid w:val="00387347"/>
    <w:rsid w:val="003A0A6A"/>
    <w:rsid w:val="00420A4E"/>
    <w:rsid w:val="004611ED"/>
    <w:rsid w:val="00464650"/>
    <w:rsid w:val="00487C2D"/>
    <w:rsid w:val="00495B7C"/>
    <w:rsid w:val="004C7D6E"/>
    <w:rsid w:val="005023C1"/>
    <w:rsid w:val="005221CF"/>
    <w:rsid w:val="00541309"/>
    <w:rsid w:val="005817E2"/>
    <w:rsid w:val="0058362B"/>
    <w:rsid w:val="005838C3"/>
    <w:rsid w:val="00586417"/>
    <w:rsid w:val="00591DA9"/>
    <w:rsid w:val="00592E7F"/>
    <w:rsid w:val="005B17E9"/>
    <w:rsid w:val="005F7973"/>
    <w:rsid w:val="00604C29"/>
    <w:rsid w:val="00607124"/>
    <w:rsid w:val="0066349B"/>
    <w:rsid w:val="00682E82"/>
    <w:rsid w:val="00695F0B"/>
    <w:rsid w:val="006D5987"/>
    <w:rsid w:val="006D5B7A"/>
    <w:rsid w:val="006E1CA5"/>
    <w:rsid w:val="006F0213"/>
    <w:rsid w:val="006F46A1"/>
    <w:rsid w:val="006F5BDE"/>
    <w:rsid w:val="006F75A9"/>
    <w:rsid w:val="00774D7C"/>
    <w:rsid w:val="00792CCB"/>
    <w:rsid w:val="007B12DB"/>
    <w:rsid w:val="007B312D"/>
    <w:rsid w:val="007C5ABC"/>
    <w:rsid w:val="007F0351"/>
    <w:rsid w:val="00816F81"/>
    <w:rsid w:val="008B2D83"/>
    <w:rsid w:val="008C2399"/>
    <w:rsid w:val="008E1367"/>
    <w:rsid w:val="00905179"/>
    <w:rsid w:val="00914580"/>
    <w:rsid w:val="00933E53"/>
    <w:rsid w:val="009965B7"/>
    <w:rsid w:val="009B7DAC"/>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2082"/>
    <w:rsid w:val="00C07369"/>
    <w:rsid w:val="00C16042"/>
    <w:rsid w:val="00C90A82"/>
    <w:rsid w:val="00C94214"/>
    <w:rsid w:val="00CB76D4"/>
    <w:rsid w:val="00CC00F1"/>
    <w:rsid w:val="00CC47CA"/>
    <w:rsid w:val="00CE40D2"/>
    <w:rsid w:val="00CE483C"/>
    <w:rsid w:val="00DA5DD4"/>
    <w:rsid w:val="00DE6466"/>
    <w:rsid w:val="00E24AC3"/>
    <w:rsid w:val="00E70963"/>
    <w:rsid w:val="00EA47D6"/>
    <w:rsid w:val="00EB1AEF"/>
    <w:rsid w:val="00F37EDE"/>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51D0A"/>
    <w:rPr>
      <w:color w:val="808080"/>
      <w:bdr w:space="0" w:sz="0" w:color="auto" w:val="none"/>
      <w:shd w:fill="auto" w:color="auto" w:val="clear"/>
    </w:rPr>
  </w:style>
  <w:style w:customStyle="true" w:styleId="eSPISCCParagraphDefaultFont" w:type="character">
    <w:name w:val="eSPIS_CC_Paragraph Default Font"/>
    <w:basedOn w:val="Zadanifontodlomka"/>
    <w:rsid w:val="00151D0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51D0A"/>
    <w:rPr>
      <w:bdr w:space="0" w:sz="0" w:color="auto" w:val="none"/>
      <w:shd w:fill="FFFFCC" w:color="auto" w:val="clear"/>
      <w:lang w:val="hr-HR"/>
    </w:rPr>
  </w:style>
  <w:style w:customStyle="true" w:styleId="PozadinaSvijetloCrvena" w:type="character">
    <w:name w:val="Pozadina_SvijetloCrvena"/>
    <w:basedOn w:val="eSPISCCParagraphDefaultFont"/>
    <w:rsid w:val="00151D0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51D0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151D0A"/>
    <w:rPr>
      <w:color w:val="808080"/>
      <w:bdr w:color="auto" w:space="0" w:sz="0" w:val="none"/>
      <w:shd w:color="auto" w:fill="auto" w:val="clear"/>
    </w:rPr>
  </w:style>
  <w:style w:customStyle="1" w:styleId="eSPISCCParagraphDefaultFont" w:type="character">
    <w:name w:val="eSPIS_CC_Paragraph Default Font"/>
    <w:basedOn w:val="Zadanifontodlomka"/>
    <w:rsid w:val="00151D0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51D0A"/>
    <w:rPr>
      <w:bdr w:color="auto" w:space="0" w:sz="0" w:val="none"/>
      <w:shd w:color="auto" w:fill="FFFFCC" w:val="clear"/>
      <w:lang w:val="hr-HR"/>
    </w:rPr>
  </w:style>
  <w:style w:customStyle="1" w:styleId="PozadinaSvijetloCrvena" w:type="character">
    <w:name w:val="Pozadina_SvijetloCrvena"/>
    <w:basedOn w:val="eSPISCCParagraphDefaultFont"/>
    <w:rsid w:val="00151D0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51D0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526</izvorni_sadrzaj>
    <derivirana_varijabla naziv="DomainObject.Predmet.Broj_1">526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travnja 2016.</izvorni_sadrzaj>
    <derivirana_varijabla naziv="DomainObject.Predmet.DatumOsnivanja_1">12.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St-526/2016</izvorni_sadrzaj>
    <derivirana_varijabla naziv="DomainObject.Predmet.OznakaBroj_1">St-526/2016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ROMANA ŠKRAPA društvo s ograničenom odgovornošću za ulov i promet ribom i turizam</izvorni_sadrzaj>
    <derivirana_varijabla naziv="DomainObject.Predmet.ProtustrankaFormated_1">  ROMANA ŠKRAPA društvo s ograničenom odgovornošću za ulov i promet ribom i turizam</derivirana_varijabla>
  </DomainObject.Predmet.ProtustrankaFormated>
  <DomainObject.Predmet.ProtustrankaFormatedOIB>
    <izvorni_sadrzaj>  ROMANA ŠKRAPA društvo s ograničenom odgovornošću za ulov i promet ribom i turizam, OIB 83387904017</izvorni_sadrzaj>
    <derivirana_varijabla naziv="DomainObject.Predmet.ProtustrankaFormatedOIB_1">  ROMANA ŠKRAPA društvo s ograničenom odgovornošću za ulov i promet ribom i turizam, OIB 83387904017</derivirana_varijabla>
  </DomainObject.Predmet.ProtustrankaFormatedOIB>
  <DomainObject.Predmet.ProtustrankaFormatedWithAdress>
    <izvorni_sadrzaj> ROMANA ŠKRAPA društvo s ograničenom odgovornošću za ulov i promet ribom i turizam, Dugi otok, 23282 Žman</izvorni_sadrzaj>
    <derivirana_varijabla naziv="DomainObject.Predmet.ProtustrankaFormatedWithAdress_1"> ROMANA ŠKRAPA društvo s ograničenom odgovornošću za ulov i promet ribom i turizam, Dugi otok, 23282 Žman</derivirana_varijabla>
  </DomainObject.Predmet.ProtustrankaFormatedWithAdress>
  <DomainObject.Predmet.ProtustrankaFormatedWithAdressOIB>
    <izvorni_sadrzaj> ROMANA ŠKRAPA društvo s ograničenom odgovornošću za ulov i promet ribom i turizam, OIB 83387904017, Dugi otok, 23282 Žman</izvorni_sadrzaj>
    <derivirana_varijabla naziv="DomainObject.Predmet.ProtustrankaFormatedWithAdressOIB_1"> ROMANA ŠKRAPA društvo s ograničenom odgovornošću za ulov i promet ribom i turizam, OIB 83387904017, Dugi otok, 23282 Žman</derivirana_varijabla>
  </DomainObject.Predmet.ProtustrankaFormatedWithAdressOIB>
  <DomainObject.Predmet.ProtustrankaWithAdress>
    <izvorni_sadrzaj>ROMANA ŠKRAPA društvo s ograničenom odgovornošću za ulov i promet ribom i turizam Dugi otok, 23282 Žman</izvorni_sadrzaj>
    <derivirana_varijabla naziv="DomainObject.Predmet.ProtustrankaWithAdress_1">ROMANA ŠKRAPA društvo s ograničenom odgovornošću za ulov i promet ribom i turizam Dugi otok, 23282 Žman</derivirana_varijabla>
  </DomainObject.Predmet.ProtustrankaWithAdress>
  <DomainObject.Predmet.ProtustrankaWithAdressOIB>
    <izvorni_sadrzaj>ROMANA ŠKRAPA društvo s ograničenom odgovornošću za ulov i promet ribom i turizam, OIB 83387904017, Dugi otok, 23282 Žman</izvorni_sadrzaj>
    <derivirana_varijabla naziv="DomainObject.Predmet.ProtustrankaWithAdressOIB_1">ROMANA ŠKRAPA društvo s ograničenom odgovornošću za ulov i promet ribom i turizam, OIB 83387904017, Dugi otok, 23282 Žman</derivirana_varijabla>
  </DomainObject.Predmet.ProtustrankaWithAdressOIB>
  <DomainObject.Predmet.ProtustrankaNazivFormated>
    <izvorni_sadrzaj>ROMANA ŠKRAPA društvo s ograničenom odgovornošću za ulov i promet ribom i turizam</izvorni_sadrzaj>
    <derivirana_varijabla naziv="DomainObject.Predmet.ProtustrankaNazivFormated_1">ROMANA ŠKRAPA društvo s ograničenom odgovornošću za ulov i promet ribom i turizam</derivirana_varijabla>
  </DomainObject.Predmet.ProtustrankaNazivFormated>
  <DomainObject.Predmet.ProtustrankaNazivFormatedOIB>
    <izvorni_sadrzaj>ROMANA ŠKRAPA društvo s ograničenom odgovornošću za ulov i promet ribom i turizam, OIB 83387904017</izvorni_sadrzaj>
    <derivirana_varijabla naziv="DomainObject.Predmet.ProtustrankaNazivFormatedOIB_1">ROMANA ŠKRAPA društvo s ograničenom odgovornošću za ulov i promet ribom i turizam, OIB 83387904017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ROMANA ŠKRAPA društvo s ograničenom odgovornošću za ulov i promet ribom i turizam</item>
    </izvorni_sadrzaj>
    <derivirana_varijabla naziv="DomainObject.Predmet.ProtuStrankaListFormated_1">
      <item>ROMANA ŠKRAPA društvo s ograničenom odgovornošću za ulov i promet ribom i turizam</item>
    </derivirana_varijabla>
  </DomainObject.Predmet.ProtuStrankaListFormated>
  <DomainObject.Predmet.ProtuStrankaListFormatedOIB>
    <izvorni_sadrzaj>
      <item>ROMANA ŠKRAPA društvo s ograničenom odgovornošću za ulov i promet ribom i turizam, OIB 83387904017</item>
    </izvorni_sadrzaj>
    <derivirana_varijabla naziv="DomainObject.Predmet.ProtuStrankaListFormatedOIB_1">
      <item>ROMANA ŠKRAPA društvo s ograničenom odgovornošću za ulov i promet ribom i turizam, OIB 83387904017</item>
    </derivirana_varijabla>
  </DomainObject.Predmet.ProtuStrankaListFormatedOIB>
  <DomainObject.Predmet.ProtuStrankaListFormatedWithAdress>
    <izvorni_sadrzaj>
      <item>ROMANA ŠKRAPA društvo s ograničenom odgovornošću za ulov i promet ribom i turizam, Dugi otok, 23282 Žman</item>
    </izvorni_sadrzaj>
    <derivirana_varijabla naziv="DomainObject.Predmet.ProtuStrankaListFormatedWithAdress_1">
      <item>ROMANA ŠKRAPA društvo s ograničenom odgovornošću za ulov i promet ribom i turizam, Dugi otok, 23282 Žman</item>
    </derivirana_varijabla>
  </DomainObject.Predmet.ProtuStrankaListFormatedWithAdress>
  <DomainObject.Predmet.ProtuStrankaListFormatedWithAdressOIB>
    <izvorni_sadrzaj>
      <item>ROMANA ŠKRAPA društvo s ograničenom odgovornošću za ulov i promet ribom i turizam, OIB 83387904017, Dugi otok, 23282 Žman</item>
    </izvorni_sadrzaj>
    <derivirana_varijabla naziv="DomainObject.Predmet.ProtuStrankaListFormatedWithAdressOIB_1">
      <item>ROMANA ŠKRAPA društvo s ograničenom odgovornošću za ulov i promet ribom i turizam, OIB 83387904017, Dugi otok, 23282 Žman</item>
    </derivirana_varijabla>
  </DomainObject.Predmet.ProtuStrankaListFormatedWithAdressOIB>
  <DomainObject.Predmet.ProtuStrankaListNazivFormated>
    <izvorni_sadrzaj>
      <item>ROMANA ŠKRAPA društvo s ograničenom odgovornošću za ulov i promet ribom i turizam</item>
    </izvorni_sadrzaj>
    <derivirana_varijabla naziv="DomainObject.Predmet.ProtuStrankaListNazivFormated_1">
      <item>ROMANA ŠKRAPA društvo s ograničenom odgovornošću za ulov i promet ribom i turizam</item>
    </derivirana_varijabla>
  </DomainObject.Predmet.ProtuStrankaListNazivFormated>
  <DomainObject.Predmet.ProtuStrankaListNazivFormatedOIB>
    <izvorni_sadrzaj>
      <item>ROMANA ŠKRAPA društvo s ograničenom odgovornošću za ulov i promet ribom i turizam, OIB 83387904017</item>
    </izvorni_sadrzaj>
    <derivirana_varijabla naziv="DomainObject.Predmet.ProtuStrankaListNazivFormatedOIB_1">
      <item>ROMANA ŠKRAPA društvo s ograničenom odgovornošću za ulov i promet ribom i turizam, OIB 83387904017</item>
    </derivirana_varijabla>
  </DomainObject.Predmet.ProtuStrankaListNazivFormatedOIB>
  <DomainObject.Predmet.OstaliListFormated>
    <izvorni_sadrzaj>
      <item>Roman Hrboka</item>
    </izvorni_sadrzaj>
    <derivirana_varijabla naziv="DomainObject.Predmet.OstaliListFormated_1">
      <item>Roman Hrboka</item>
    </derivirana_varijabla>
  </DomainObject.Predmet.OstaliListFormated>
  <DomainObject.Predmet.OstaliListFormatedOIB>
    <izvorni_sadrzaj>
      <item>Roman Hrboka, OIB 96062190661</item>
    </izvorni_sadrzaj>
    <derivirana_varijabla naziv="DomainObject.Predmet.OstaliListFormatedOIB_1">
      <item>Roman Hrboka, OIB 96062190661</item>
    </derivirana_varijabla>
  </DomainObject.Predmet.OstaliListFormatedOIB>
  <DomainObject.Predmet.OstaliListFormatedWithAdress>
    <izvorni_sadrzaj>
      <item>Roman Hrboka, Žman 78, 23282 Žman</item>
    </izvorni_sadrzaj>
    <derivirana_varijabla naziv="DomainObject.Predmet.OstaliListFormatedWithAdress_1">
      <item>Roman Hrboka, Žman 78, 23282 Žman</item>
    </derivirana_varijabla>
  </DomainObject.Predmet.OstaliListFormatedWithAdress>
  <DomainObject.Predmet.OstaliListFormatedWithAdressOIB>
    <izvorni_sadrzaj>
      <item>Roman Hrboka, OIB 96062190661, Žman 78, 23282 Žman</item>
    </izvorni_sadrzaj>
    <derivirana_varijabla naziv="DomainObject.Predmet.OstaliListFormatedWithAdressOIB_1">
      <item>Roman Hrboka, OIB 96062190661, Žman 78, 23282 Žman</item>
    </derivirana_varijabla>
  </DomainObject.Predmet.OstaliListFormatedWithAdressOIB>
  <DomainObject.Predmet.OstaliListNazivFormated>
    <izvorni_sadrzaj>
      <item>Roman Hrboka</item>
    </izvorni_sadrzaj>
    <derivirana_varijabla naziv="DomainObject.Predmet.OstaliListNazivFormated_1">
      <item>Roman Hrboka</item>
    </derivirana_varijabla>
  </DomainObject.Predmet.OstaliListNazivFormated>
  <DomainObject.Predmet.OstaliListNazivFormatedOIB>
    <izvorni_sadrzaj>
      <item>Roman Hrboka, OIB 96062190661</item>
    </izvorni_sadrzaj>
    <derivirana_varijabla naziv="DomainObject.Predmet.OstaliListNazivFormatedOIB_1">
      <item>Roman Hrboka, OIB 96062190661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2016.</izvorni_sadrzaj>
    <derivirana_varijabla naziv="DomainObject.Datum_1">30. rujna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ROMANA ŠKRAPA društvo s ograničenom odgovornošću za ulov i promet ribom i turizam</izvorni_sadrzaj>
    <derivirana_varijabla naziv="DomainObject.Predmet.ProtustrankaIDrugi_1">ROMANA ŠKRAPA društvo s ograničenom odgovornošću za ulov i promet ribom i turizam</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ROMANA ŠKRAPA društvo s ograničenom odgovornošću za ulov i promet ribom i turizam, OIB 83387904017, Dugi otok, 23282 Žman</izvorni_sadrzaj>
    <derivirana_varijabla naziv="DomainObject.Predmet.ProtustrankaIDrugiAdressOIB_1">ROMANA ŠKRAPA društvo s ograničenom odgovornošću za ulov i promet ribom i turizam, OIB 83387904017, Dugi otok, 23282 Žman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ROMANA ŠKRAPA društvo s ograničenom odgovornošću za ulov i promet ribom i turizam</item>
      <item>Roman Hrboka</item>
    </izvorni_sadrzaj>
    <derivirana_varijabla naziv="DomainObject.Predmet.SudioniciListNaziv_1">
      <item>FINA</item>
      <item>ROMANA ŠKRAPA društvo s ograničenom odgovornošću za ulov i promet ribom i turizam</item>
      <item>Roman Hrboka</item>
    </derivirana_varijabla>
  </DomainObject.Predmet.SudioniciListNaziv>
  <DomainObject.Predmet.SudioniciListAdressOIB>
    <izvorni_sadrzaj>
      <item>FINA, OIB 85821130368</item>
      <item>ROMANA ŠKRAPA društvo s ograničenom odgovornošću za ulov i promet ribom i turizam, OIB 83387904017, Dugi otok,23282 Žman</item>
      <item>Roman Hrboka, OIB 96062190661, Žman 78,23282 Žman</item>
    </izvorni_sadrzaj>
    <derivirana_varijabla naziv="DomainObject.Predmet.SudioniciListAdressOIB_1">
      <item>FINA, OIB 85821130368</item>
      <item>ROMANA ŠKRAPA društvo s ograničenom odgovornošću za ulov i promet ribom i turizam, OIB 83387904017, Dugi otok,23282 Žman</item>
      <item>Roman Hrboka, OIB 96062190661, Žman 78,23282 Žman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83387904017</item>
      <item>, OIB 96062190661</item>
    </izvorni_sadrzaj>
    <derivirana_varijabla naziv="DomainObject.Predmet.SudioniciListNazivOIB_1">
      <item>, OIB 85821130368</item>
      <item>, OIB 83387904017</item>
      <item>, OIB 96062190661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Radojka Danek, OIB 78988701424, P. Preradovića 6 Šibenik</item>
    </izvorni_sadrzaj>
    <derivirana_varijabla naziv="DomainObject.Predmet.StecajniUpraviteljiListAddressOIB_1">
      <item>Radojka Danek, OIB 78988701424, P. Preradovića 6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111B4FC-FE12-46BF-8278-62E2A1A679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446</properties:Words>
  <properties:Characters>2276</properties:Characters>
  <properties:Lines>98</properties:Lines>
  <properties:Paragraphs>24</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2748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2016-09-26T06:58:00Z</dcterms:created>
  <dc:creator>Ardena Bajlo</dc:creator>
  <cp:lastModifiedBy>Martina Kalmeta</cp:lastModifiedBy>
  <cp:lastPrinted>2016-09-28T11:12:00Z</cp:lastPrinted>
  <dcterms:modified xmlns:xsi="http://www.w3.org/2001/XMLSchema-instance" xsi:type="dcterms:W3CDTF">2016-09-30T08:04:00Z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