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fd45" w14:paraId="3e4fd4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E2F88">
        <w:t>70</w:t>
      </w:r>
      <w:r w:rsidR="00A17489">
        <w:t>3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17489">
        <w:t>BRANKA j.d.o.o., Sukošan, Sukošan 92, OIB: 98687445129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82600">
        <w:t>0</w:t>
      </w:r>
      <w:r w:rsidR="00F17255">
        <w:t>3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17489">
        <w:t>BRANKA j.d.o.o., Sukošan, Sukošan 92, OIB: 98687445129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B6C13">
        <w:t>10</w:t>
      </w:r>
      <w:r w:rsidR="00A70A5D">
        <w:t>,</w:t>
      </w:r>
      <w:r w:rsidR="00EB6C13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B6C13">
        <w:t>10</w:t>
      </w:r>
      <w:r w:rsidR="00F92198">
        <w:t>,</w:t>
      </w:r>
      <w:r w:rsidR="00EB6C13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B6C13">
        <w:t>BRANKA j.d.o.o., Sukošan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EB6C13">
        <w:t>705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EB6C13">
        <w:t xml:space="preserve">53.978,37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82600">
        <w:t>0</w:t>
      </w:r>
      <w:r w:rsidR="00F17255">
        <w:t>3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B6C13">
        <w:t>BRANKA j.d.o.o., Sukošan</w:t>
      </w:r>
      <w:r w:rsidR="00EB6C13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17489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ANA BIČIĆ, Sukošan, Sukošan 92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9080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E2F88">
      <w:t>70</w:t>
    </w:r>
    <w:r w:rsidR="00A17489">
      <w:t>3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0804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0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0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 j.d.o.o. za trgovinu i djelatnost turističke agencije</izvorni_sadrzaj>
    <derivirana_varijabla naziv="DomainObject.Predmet.ProtustrankaFormated_1">  BRANKA j.d.o.o. za trgovinu i djelatnost turističke agencije</derivirana_varijabla>
  </DomainObject.Predmet.ProtustrankaFormated>
  <DomainObject.Predmet.ProtustrankaFormatedOIB>
    <izvorni_sadrzaj>  BRANKA j.d.o.o. za trgovinu i djelatnost turističke agencije, OIB 98687445129</izvorni_sadrzaj>
    <derivirana_varijabla naziv="DomainObject.Predmet.ProtustrankaFormatedOIB_1">  BRANKA j.d.o.o. za trgovinu i djelatnost turističke agencije, OIB 98687445129</derivirana_varijabla>
  </DomainObject.Predmet.ProtustrankaFormatedOIB>
  <DomainObject.Predmet.ProtustrankaFormatedWithAdress>
    <izvorni_sadrzaj> BRANKA j.d.o.o. za trgovinu i djelatnost turističke agencije, Sukošan 92, 23206 Sukošan</izvorni_sadrzaj>
    <derivirana_varijabla naziv="DomainObject.Predmet.ProtustrankaFormatedWithAdress_1"> BRANKA j.d.o.o. za trgovinu i djelatnost turističke agencije, Sukošan 92, 23206 Sukošan</derivirana_varijabla>
  </DomainObject.Predmet.ProtustrankaFormatedWithAdress>
  <DomainObject.Predmet.ProtustrankaFormatedWithAdressOIB>
    <izvorni_sadrzaj> BRANKA j.d.o.o. za trgovinu i djelatnost turističke agencije, OIB 98687445129, Sukošan 92, 23206 Sukošan</izvorni_sadrzaj>
    <derivirana_varijabla naziv="DomainObject.Predmet.ProtustrankaFormatedWithAdressOIB_1"> BRANKA j.d.o.o. za trgovinu i djelatnost turističke agencije, OIB 98687445129, Sukošan 92, 23206 Sukošan</derivirana_varijabla>
  </DomainObject.Predmet.ProtustrankaFormatedWithAdressOIB>
  <DomainObject.Predmet.ProtustrankaWithAdress>
    <izvorni_sadrzaj>BRANKA j.d.o.o. za trgovinu i djelatnost turističke agencije Sukošan 92, 23206 Sukošan</izvorni_sadrzaj>
    <derivirana_varijabla naziv="DomainObject.Predmet.ProtustrankaWithAdress_1">BRANKA j.d.o.o. za trgovinu i djelatnost turističke agencije Sukošan 92, 23206 Sukošan</derivirana_varijabla>
  </DomainObject.Predmet.ProtustrankaWithAdress>
  <DomainObject.Predmet.ProtustrankaWithAdressOIB>
    <izvorni_sadrzaj>BRANKA j.d.o.o. za trgovinu i djelatnost turističke agencije, OIB 98687445129, Sukošan 92, 23206 Sukošan</izvorni_sadrzaj>
    <derivirana_varijabla naziv="DomainObject.Predmet.ProtustrankaWithAdressOIB_1">BRANKA j.d.o.o. za trgovinu i djelatnost turističke agencije, OIB 98687445129, Sukošan 92, 23206 Sukošan</derivirana_varijabla>
  </DomainObject.Predmet.ProtustrankaWithAdressOIB>
  <DomainObject.Predmet.ProtustrankaNazivFormated>
    <izvorni_sadrzaj>BRANKA j.d.o.o. za trgovinu i djelatnost turističke agencije</izvorni_sadrzaj>
    <derivirana_varijabla naziv="DomainObject.Predmet.ProtustrankaNazivFormated_1">BRANKA j.d.o.o. za trgovinu i djelatnost turističke agencije</derivirana_varijabla>
  </DomainObject.Predmet.ProtustrankaNazivFormated>
  <DomainObject.Predmet.ProtustrankaNazivFormatedOIB>
    <izvorni_sadrzaj>BRANKA j.d.o.o. za trgovinu i djelatnost turističke agencije, OIB 98687445129</izvorni_sadrzaj>
    <derivirana_varijabla naziv="DomainObject.Predmet.ProtustrankaNazivFormatedOIB_1">BRANKA j.d.o.o. za trgovinu i djelatnost turističke agencije, OIB 98687445129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BRANKA j.d.o.o. za trgovinu i djelatnost turističke agencije</item>
    </izvorni_sadrzaj>
    <derivirana_varijabla naziv="DomainObject.Predmet.ProtuStrankaListFormated_1">
      <item>BRANKA j.d.o.o. za trgovinu i djelatnost turističke agencije</item>
    </derivirana_varijabla>
  </DomainObject.Predmet.ProtuStrankaListFormated>
  <DomainObject.Predmet.ProtuStrankaListFormatedOIB>
    <izvorni_sadrzaj>
      <item>BRANKA j.d.o.o. za trgovinu i djelatnost turističke agencije, OIB 98687445129</item>
    </izvorni_sadrzaj>
    <derivirana_varijabla naziv="DomainObject.Predmet.ProtuStrankaListFormatedOIB_1">
      <item>BRANKA j.d.o.o. za trgovinu i djelatnost turističke agencije, OIB 98687445129</item>
    </derivirana_varijabla>
  </DomainObject.Predmet.ProtuStrankaListFormatedOIB>
  <DomainObject.Predmet.ProtuStrankaListFormatedWithAdress>
    <izvorni_sadrzaj>
      <item>BRANKA j.d.o.o. za trgovinu i djelatnost turističke agencije, Sukošan 92, 23206 Sukošan</item>
    </izvorni_sadrzaj>
    <derivirana_varijabla naziv="DomainObject.Predmet.ProtuStrankaListFormatedWithAdress_1">
      <item>BRANKA j.d.o.o. za trgovinu i djelatnost turističke agencije, Sukošan 92, 23206 Sukošan</item>
    </derivirana_varijabla>
  </DomainObject.Predmet.ProtuStrankaListFormatedWithAdress>
  <DomainObject.Predmet.ProtuStrankaListFormatedWithAdressOIB>
    <izvorni_sadrzaj>
      <item>BRANKA j.d.o.o. za trgovinu i djelatnost turističke agencije, OIB 98687445129, Sukošan 92, 23206 Sukošan</item>
    </izvorni_sadrzaj>
    <derivirana_varijabla naziv="DomainObject.Predmet.ProtuStrankaListFormatedWithAdressOIB_1">
      <item>BRANKA j.d.o.o. za trgovinu i djelatnost turističke agencije, OIB 98687445129, Sukošan 92, 23206 Sukošan</item>
    </derivirana_varijabla>
  </DomainObject.Predmet.ProtuStrankaListFormatedWithAdressOIB>
  <DomainObject.Predmet.ProtuStrankaListNazivFormated>
    <izvorni_sadrzaj>
      <item>BRANKA j.d.o.o. za trgovinu i djelatnost turističke agencije</item>
    </izvorni_sadrzaj>
    <derivirana_varijabla naziv="DomainObject.Predmet.ProtuStrankaListNazivFormated_1">
      <item>BRANKA j.d.o.o. za trgovinu i djelatnost turističke agencije</item>
    </derivirana_varijabla>
  </DomainObject.Predmet.ProtuStrankaListNazivFormated>
  <DomainObject.Predmet.ProtuStrankaListNazivFormatedOIB>
    <izvorni_sadrzaj>
      <item>BRANKA j.d.o.o. za trgovinu i djelatnost turističke agencije, OIB 98687445129</item>
    </izvorni_sadrzaj>
    <derivirana_varijabla naziv="DomainObject.Predmet.ProtuStrankaListNazivFormatedOIB_1">
      <item>BRANKA j.d.o.o. za trgovinu i djelatnost turističke agencije, OIB 98687445129</item>
    </derivirana_varijabla>
  </DomainObject.Predmet.ProtuStrankaListNazivFormatedOIB>
  <DomainObject.Predmet.OstaliListFormated>
    <izvorni_sadrzaj>
      <item>Ana Bičić</item>
    </izvorni_sadrzaj>
    <derivirana_varijabla naziv="DomainObject.Predmet.OstaliListFormated_1">
      <item>Ana Bičić</item>
    </derivirana_varijabla>
  </DomainObject.Predmet.OstaliListFormated>
  <DomainObject.Predmet.OstaliListFormatedOIB>
    <izvorni_sadrzaj>
      <item>Ana Bičić, OIB 83626571690</item>
    </izvorni_sadrzaj>
    <derivirana_varijabla naziv="DomainObject.Predmet.OstaliListFormatedOIB_1">
      <item>Ana Bičić, OIB 83626571690</item>
    </derivirana_varijabla>
  </DomainObject.Predmet.OstaliListFormatedOIB>
  <DomainObject.Predmet.OstaliListFormatedWithAdress>
    <izvorni_sadrzaj>
      <item>Ana Bičić, Sukošan 92, 23206 Sukošan</item>
    </izvorni_sadrzaj>
    <derivirana_varijabla naziv="DomainObject.Predmet.OstaliListFormatedWithAdress_1">
      <item>Ana Bičić, Sukošan 92, 23206 Sukošan</item>
    </derivirana_varijabla>
  </DomainObject.Predmet.OstaliListFormatedWithAdress>
  <DomainObject.Predmet.OstaliListFormatedWithAdressOIB>
    <izvorni_sadrzaj>
      <item>Ana Bičić, OIB 83626571690, Sukošan 92, 23206 Sukošan</item>
    </izvorni_sadrzaj>
    <derivirana_varijabla naziv="DomainObject.Predmet.OstaliListFormatedWithAdressOIB_1">
      <item>Ana Bičić, OIB 83626571690, Sukošan 92, 23206 Sukošan</item>
    </derivirana_varijabla>
  </DomainObject.Predmet.OstaliListFormatedWithAdressOIB>
  <DomainObject.Predmet.OstaliListNazivFormated>
    <izvorni_sadrzaj>
      <item>Ana Bičić</item>
    </izvorni_sadrzaj>
    <derivirana_varijabla naziv="DomainObject.Predmet.OstaliListNazivFormated_1">
      <item>Ana Bičić</item>
    </derivirana_varijabla>
  </DomainObject.Predmet.OstaliListNazivFormated>
  <DomainObject.Predmet.OstaliListNazivFormatedOIB>
    <izvorni_sadrzaj>
      <item>Ana Bičić, OIB 83626571690</item>
    </izvorni_sadrzaj>
    <derivirana_varijabla naziv="DomainObject.Predmet.OstaliListNazivFormatedOIB_1">
      <item>Ana Bičić, OIB 83626571690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BRANKA j.d.o.o. za trgovinu i djelatnost turističke agencije</izvorni_sadrzaj>
    <derivirana_varijabla naziv="DomainObject.Predmet.ProtustrankaIDrugi_1">BRANKA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BRANKA j.d.o.o. za trgovinu i djelatnost turističke agencije, OIB 98687445129, Sukošan 92, 23206 Sukošan</izvorni_sadrzaj>
    <derivirana_varijabla naziv="DomainObject.Predmet.ProtustrankaIDrugiAdressOIB_1">BRANKA j.d.o.o. za trgovinu i djelatnost turističke agencije, OIB 98687445129, Sukošan 92,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BRANKA j.d.o.o. za trgovinu i djelatnost turističke agencije</item>
      <item>Ana Bičić</item>
    </izvorni_sadrzaj>
    <derivirana_varijabla naziv="DomainObject.Predmet.SudioniciListNaziv_1">
      <item>FINA</item>
      <item>BRANKA j.d.o.o. za trgovinu i djelatnost turističke agencije</item>
      <item>Ana Bičić</item>
    </derivirana_varijabla>
  </DomainObject.Predmet.SudioniciListNaziv>
  <DomainObject.Predmet.SudioniciListAdressOIB>
    <izvorni_sadrzaj>
      <item>FINA, OIB 85821130368</item>
      <item>BRANKA j.d.o.o. za trgovinu i djelatnost turističke agencije, OIB 98687445129, Sukošan 92,23206 Sukošan</item>
      <item>Ana Bičić, OIB 83626571690, Sukošan 92,23206 Sukošan</item>
    </izvorni_sadrzaj>
    <derivirana_varijabla naziv="DomainObject.Predmet.SudioniciListAdressOIB_1">
      <item>FINA, OIB 85821130368</item>
      <item>BRANKA j.d.o.o. za trgovinu i djelatnost turističke agencije, OIB 98687445129, Sukošan 92,23206 Sukošan</item>
      <item>Ana Bičić, OIB 83626571690, Sukošan 92,23206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98687445129</item>
      <item>, OIB 83626571690</item>
    </izvorni_sadrzaj>
    <derivirana_varijabla naziv="DomainObject.Predmet.SudioniciListNazivOIB_1">
      <item>, OIB 85821130368</item>
      <item>, OIB 98687445129</item>
      <item>, OIB 83626571690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E92D6-3207-4152-9928-922C48CBD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1838</properties:Characters>
  <properties:Lines>79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2016-05-02T09:13:00Z</dcterms:created>
  <dc:creator>Administrator</dc:creator>
  <cp:lastModifiedBy>wsadmin</cp:lastModifiedBy>
  <cp:lastPrinted>2016-03-18T09:50:00Z</cp:lastPrinted>
  <dcterms:modified xmlns:xsi="http://www.w3.org/2001/XMLSchema-instance" xsi:type="dcterms:W3CDTF">2016-05-03T09:15:00Z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