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c5d0" w14:paraId="363c5d0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7E1C5F">
        <w:rPr>
          <w:rFonts w:hAnsi="Times New Roman" w:ascii="Times New Roman"/>
        </w:rPr>
        <w:t>457/18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D67911">
        <w:rPr>
          <w:rFonts w:hAnsi="Times New Roman" w:ascii="Times New Roman"/>
        </w:rPr>
        <w:t>Ulica grada Vukovara 70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7E1C5F" w:rsidRPr="007E1C5F">
        <w:rPr>
          <w:rFonts w:hAnsi="Times New Roman" w:ascii="Times New Roman"/>
        </w:rPr>
        <w:t>SANTORINI MARTINIS j.d.o.o., Glina, Mala Solina 9, OIB 70890431131</w:t>
      </w:r>
      <w:r w:rsidR="00D90FFD" w:rsidRPr="00D90FFD">
        <w:rPr>
          <w:rFonts w:hAnsi="Times New Roman" w:ascii="Times New Roman"/>
        </w:rPr>
        <w:t xml:space="preserve">, dana </w:t>
      </w:r>
      <w:r w:rsidR="007569F3">
        <w:rPr>
          <w:rFonts w:hAnsi="Times New Roman" w:ascii="Times New Roman"/>
        </w:rPr>
        <w:t>3. listopada</w:t>
      </w:r>
      <w:r w:rsidR="00125D18">
        <w:rPr>
          <w:rFonts w:hAnsi="Times New Roman" w:ascii="Times New Roman"/>
        </w:rPr>
        <w:t xml:space="preserve">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7569F3">
        <w:rPr>
          <w:rFonts w:hAnsi="Times New Roman" w:ascii="Times New Roman"/>
          <w:b/>
        </w:rPr>
        <w:t>20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7569F3">
        <w:rPr>
          <w:rFonts w:hAnsi="Times New Roman" w:ascii="Times New Roman"/>
          <w:b/>
        </w:rPr>
        <w:t>10,</w:t>
      </w:r>
      <w:r w:rsidR="007E1C5F">
        <w:rPr>
          <w:rFonts w:hAnsi="Times New Roman" w:ascii="Times New Roman"/>
          <w:b/>
        </w:rPr>
        <w:t>15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proofErr w:type="spellStart"/>
      <w:r w:rsidR="007E1C5F">
        <w:rPr>
          <w:rFonts w:hAnsi="Times New Roman" w:ascii="Times New Roman"/>
        </w:rPr>
        <w:t>Matias</w:t>
      </w:r>
      <w:proofErr w:type="spellEnd"/>
      <w:r w:rsidR="007E1C5F">
        <w:rPr>
          <w:rFonts w:hAnsi="Times New Roman" w:ascii="Times New Roman"/>
        </w:rPr>
        <w:t xml:space="preserve"> </w:t>
      </w:r>
      <w:proofErr w:type="spellStart"/>
      <w:r w:rsidR="007E1C5F">
        <w:rPr>
          <w:rFonts w:hAnsi="Times New Roman" w:ascii="Times New Roman"/>
        </w:rPr>
        <w:t>Martinis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7569F3">
        <w:rPr>
          <w:rFonts w:hAnsi="Times New Roman" w:ascii="Times New Roman"/>
        </w:rPr>
        <w:t>3. listopada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3F2B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17AE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9F3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1C5F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67911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3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F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3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F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SANTORINI MARTINIS jednostavno društvo s ograničenom odgovornošću za trgovinu i usluge zastupanog po punomoćniku Matias Martinis</izvorni_sadrzaj>
    <derivirana_varijabla naziv="DomainObject.Predmet.ProtustrankaFormated_1">  SANTORINI MARTINIS jednostavno društvo s ograničenom odgovornošću za trgovinu i usluge zastupanog po punomoćniku Matias Martinis</derivirana_varijabla>
  </DomainObject.Predmet.ProtustrankaFormated>
  <DomainObject.Predmet.ProtustrankaFormatedOIB>
    <izvorni_sadrzaj>  SANTORINI MARTINIS jednostavno društvo s ograničenom odgovornošću za trgovinu i usluge, OIB 70890431131 zastupanog po punomoćniku Matias Martinis</izvorni_sadrzaj>
    <derivirana_varijabla naziv="DomainObject.Predmet.ProtustrankaFormatedOIB_1">  SANTORINI MARTINIS jednostavno društvo s ograničenom odgovornošću za trgovinu i usluge, OIB 70890431131 zastupanog po punomoćniku Matias Martinis</derivirana_varijabla>
  </DomainObject.Predmet.ProtustrankaFormatedOIB>
  <DomainObject.Predmet.ProtustrankaFormatedWithAdress>
    <izvorni_sadrzaj> SANTORINI MARTINIS jednostavno društvo s ograničenom odgovornošću za trgovinu i usluge, Mala Solina 9, 44400 Glina zastupanog po punomoćniku Matias Martinis</izvorni_sadrzaj>
    <derivirana_varijabla naziv="DomainObject.Predmet.ProtustrankaFormatedWithAdress_1"> SANTORINI MARTINIS jednostavno društvo s ograničenom odgovornošću za trgovinu i usluge, Mala Solina 9, 44400 Glina zastupanog po punomoćniku Matias Martinis</derivirana_varijabla>
  </DomainObject.Predmet.ProtustrankaFormatedWithAdress>
  <DomainObject.Predmet.ProtustrankaFormatedWithAdressOIB>
    <izvorni_sadrzaj> SANTORINI MARTINIS jednostavno društvo s ograničenom odgovornošću za trgovinu i usluge, OIB 70890431131, Mala Solina 9, 44400 Glina zastupanog po punomoćniku Matias Martinis</izvorni_sadrzaj>
    <derivirana_varijabla naziv="DomainObject.Predmet.ProtustrankaFormatedWithAdressOIB_1"> SANTORINI MARTINIS jednostavno društvo s ograničenom odgovornošću za trgovinu i usluge, OIB 70890431131, Mala Solina 9, 44400 Glina zastupanog po punomoćniku Matias Martinis</derivirana_varijabla>
  </DomainObject.Predmet.ProtustrankaFormatedWithAdressOIB>
  <DomainObject.Predmet.ProtustrankaWithAdress>
    <izvorni_sadrzaj>SANTORINI MARTINIS jednostavno društvo s ograničenom odgovornošću za trgovinu i usluge Mala Solina 9, 44400 Glina</izvorni_sadrzaj>
    <derivirana_varijabla naziv="DomainObject.Predmet.ProtustrankaWithAdress_1">SANTORINI MARTINIS jednostavno društvo s ograničenom odgovornošću za trgovinu i usluge Mala Solina 9, 44400 Glina</derivirana_varijabla>
  </DomainObject.Predmet.ProtustrankaWithAdress>
  <DomainObject.Predmet.ProtustrankaWithAdressOIB>
    <izvorni_sadrzaj>SANTORINI MARTINIS jednostavno društvo s ograničenom odgovornošću za trgovinu i usluge, OIB 70890431131, Mala Solina 9, 44400 Glina</izvorni_sadrzaj>
    <derivirana_varijabla naziv="DomainObject.Predmet.ProtustrankaWithAdressOIB_1">SANTORINI MARTINIS jednostavno društvo s ograničenom odgovornošću za trgovinu i usluge, OIB 70890431131, Mala Solina 9, 44400 Glina</derivirana_varijabla>
  </DomainObject.Predmet.ProtustrankaWithAdressOIB>
  <DomainObject.Predmet.ProtustrankaNazivFormated>
    <izvorni_sadrzaj>SANTORINI MARTINIS jednostavno društvo s ograničenom odgovornošću za trgovinu i usluge</izvorni_sadrzaj>
    <derivirana_varijabla naziv="DomainObject.Predmet.ProtustrankaNazivFormated_1">SANTORINI MARTINIS jednostavno društvo s ograničenom odgovornošću za trgovinu i usluge</derivirana_varijabla>
  </DomainObject.Predmet.ProtustrankaNazivFormated>
  <DomainObject.Predmet.ProtustrankaNazivFormatedOIB>
    <izvorni_sadrzaj>SANTORINI MARTINIS jednostavno društvo s ograničenom odgovornošću za trgovinu i usluge, OIB 70890431131</izvorni_sadrzaj>
    <derivirana_varijabla naziv="DomainObject.Predmet.ProtustrankaNazivFormatedOIB_1">SANTORINI MARTINIS jednostavno društvo s ograničenom odgovornošću za trgovinu i usluge, OIB 70890431131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SANTORINI MARTINIS jednostavno društvo s ograničenom odgovornošću za trgovinu i usluge zastupanog po punomoćniku Matias Martinis</item>
    </izvorni_sadrzaj>
    <derivirana_varijabla naziv="DomainObject.Predmet.ProtuStrankaListFormated_1">
      <item>SANTORINI MARTINIS jednostavno društvo s ograničenom odgovornošću za trgovinu i usluge zastupanog po punomoćniku Matias Martinis</item>
    </derivirana_varijabla>
  </DomainObject.Predmet.ProtuStrankaListFormated>
  <DomainObject.Predmet.ProtuStrankaListFormatedOIB>
    <izvorni_sadrzaj>
      <item>SANTORINI MARTINIS jednostavno društvo s ograničenom odgovornošću za trgovinu i usluge, OIB 70890431131 zastupanog po punomoćniku Matias Martinis</item>
    </izvorni_sadrzaj>
    <derivirana_varijabla naziv="DomainObject.Predmet.ProtuStrankaListFormatedOIB_1">
      <item>SANTORINI MARTINIS jednostavno društvo s ograničenom odgovornošću za trgovinu i usluge, OIB 70890431131 zastupanog po punomoćniku Matias Martinis</item>
    </derivirana_varijabla>
  </DomainObject.Predmet.ProtuStrankaListFormatedOIB>
  <DomainObject.Predmet.ProtuStrankaListFormatedWithAdress>
    <izvorni_sadrzaj>
      <item>SANTORINI MARTINIS jednostavno društvo s ograničenom odgovornošću za trgovinu i usluge, Mala Solina 9, 44400 Glina zastupanog po punomoćniku Matias Martinis</item>
    </izvorni_sadrzaj>
    <derivirana_varijabla naziv="DomainObject.Predmet.ProtuStrankaListFormatedWithAdress_1">
      <item>SANTORINI MARTINIS jednostavno društvo s ograničenom odgovornošću za trgovinu i usluge, Mala Solina 9, 44400 Glina zastupanog po punomoćniku Matias Martinis</item>
    </derivirana_varijabla>
  </DomainObject.Predmet.ProtuStrankaListFormatedWithAdress>
  <DomainObject.Predmet.ProtuStrankaListFormatedWithAdressOIB>
    <izvorni_sadrzaj>
      <item>SANTORINI MARTINIS jednostavno društvo s ograničenom odgovornošću za trgovinu i usluge, OIB 70890431131, Mala Solina 9, 44400 Glina zastupanog po punomoćniku Matias Martinis</item>
    </izvorni_sadrzaj>
    <derivirana_varijabla naziv="DomainObject.Predmet.ProtuStrankaListFormatedWithAdressOIB_1">
      <item>SANTORINI MARTINIS jednostavno društvo s ograničenom odgovornošću za trgovinu i usluge, OIB 70890431131, Mala Solina 9, 44400 Glina zastupanog po punomoćniku Matias Martinis</item>
    </derivirana_varijabla>
  </DomainObject.Predmet.ProtuStrankaListFormatedWithAdressOIB>
  <DomainObject.Predmet.ProtuStrankaListNazivFormated>
    <izvorni_sadrzaj>
      <item>SANTORINI MARTINIS jednostavno društvo s ograničenom odgovornošću za trgovinu i usluge</item>
    </izvorni_sadrzaj>
    <derivirana_varijabla naziv="DomainObject.Predmet.ProtuStrankaListNazivFormated_1">
      <item>SANTORINI MARTINIS jednostavno društvo s ograničenom odgovornošću za trgovinu i usluge</item>
    </derivirana_varijabla>
  </DomainObject.Predmet.ProtuStrankaListNazivFormated>
  <DomainObject.Predmet.ProtuStrankaListNazivFormatedOIB>
    <izvorni_sadrzaj>
      <item>SANTORINI MARTINIS jednostavno društvo s ograničenom odgovornošću za trgovinu i usluge, OIB 70890431131</item>
    </izvorni_sadrzaj>
    <derivirana_varijabla naziv="DomainObject.Predmet.ProtuStrankaListNazivFormatedOIB_1">
      <item>SANTORINI MARTINIS jednostavno društvo s ograničenom odgovornošću za trgovinu i usluge, OIB 70890431131</item>
    </derivirana_varijabla>
  </DomainObject.Predmet.ProtuStrankaListNazivFormatedOIB>
  <DomainObject.Predmet.OstaliListFormated>
    <izvorni_sadrzaj>
      <item>Matias Martinis punomoćnik sudionika u postupku SANTORINI MARTINIS jednostavno društvo s ograničenom odgovornošću za trgovinu i usluge</item>
    </izvorni_sadrzaj>
    <derivirana_varijabla naziv="DomainObject.Predmet.OstaliListFormated_1">
      <item>Matias Martinis punomoćnik sudionika u postupku SANTORINI MARTINIS jednostavno društvo s ograničenom odgovornošću za trgovinu i usluge</item>
    </derivirana_varijabla>
  </DomainObject.Predmet.OstaliListFormated>
  <DomainObject.Predmet.OstaliListFormatedOIB>
    <izvorni_sadrzaj>
      <item>Matias Martinis, OIB 01130939514 punomoćnik sudionika u postupku SANTORINI MARTINIS jednostavno društvo s ograničenom odgovornošću za trgovinu i usluge</item>
    </izvorni_sadrzaj>
    <derivirana_varijabla naziv="DomainObject.Predmet.OstaliListFormatedOIB_1">
      <item>Matias Martinis, OIB 01130939514 punomoćnik sudionika u postupku SANTORINI MARTINIS jednostavno društvo s ograničenom odgovornošću za trgovinu i usluge</item>
    </derivirana_varijabla>
  </DomainObject.Predmet.OstaliListFormatedOIB>
  <DomainObject.Predmet.OstaliListFormatedWithAdress>
    <izvorni_sadrzaj>
      <item>Matias Martinis, Mala Solina 9, 44400 Mala Solina punomoćnik sudionika u postupku SANTORINI MARTINIS jednostavno društvo s ograničenom odgovornošću za trgovinu i usluge</item>
    </izvorni_sadrzaj>
    <derivirana_varijabla naziv="DomainObject.Predmet.OstaliListFormatedWithAdress_1">
      <item>Matias Martinis, Mala Solina 9, 44400 Mala Solina punomoćnik sudionika u postupku SANTORINI MARTINIS jednostavno društvo s ograničenom odgovornošću za trgovinu i usluge</item>
    </derivirana_varijabla>
  </DomainObject.Predmet.OstaliListFormatedWithAdress>
  <DomainObject.Predmet.OstaliListFormatedWithAdressOIB>
    <izvorni_sadrzaj>
      <item>Matias Martinis, OIB 01130939514, Mala Solina 9, 44400 Mala Solina punomoćnik sudionika u postupku SANTORINI MARTINIS jednostavno društvo s ograničenom odgovornošću za trgovinu i usluge</item>
    </izvorni_sadrzaj>
    <derivirana_varijabla naziv="DomainObject.Predmet.OstaliListFormatedWithAdressOIB_1">
      <item>Matias Martinis, OIB 01130939514, Mala Solina 9, 44400 Mala Solina punomoćnik sudionika u postupku SANTORINI MARTINIS jednostavno društvo s ograničenom odgovornošću za trgovinu i usluge</item>
    </derivirana_varijabla>
  </DomainObject.Predmet.OstaliListFormatedWithAdressOIB>
  <DomainObject.Predmet.OstaliListNazivFormated>
    <izvorni_sadrzaj>
      <item>Matias Martinis</item>
    </izvorni_sadrzaj>
    <derivirana_varijabla naziv="DomainObject.Predmet.OstaliListNazivFormated_1">
      <item>Matias Martinis</item>
    </derivirana_varijabla>
  </DomainObject.Predmet.OstaliListNazivFormated>
  <DomainObject.Predmet.OstaliListNazivFormatedOIB>
    <izvorni_sadrzaj>
      <item>Matias Martinis, OIB 01130939514</item>
    </izvorni_sadrzaj>
    <derivirana_varijabla naziv="DomainObject.Predmet.OstaliListNazivFormatedOIB_1">
      <item>Matias Martinis, OIB 01130939514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SANTORINI MARTINIS jednostavno društvo s ograničenom odgovornošću za trgovinu i usluge</izvorni_sadrzaj>
    <derivirana_varijabla naziv="DomainObject.Predmet.ProtustrankaIDrugi_1">SANTORINI MARTINIS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SANTORINI MARTINIS jednostavno društvo s ograničenom odgovornošću za trgovinu i usluge, OIB 70890431131, Mala Solina 9, 44400 Glina</izvorni_sadrzaj>
    <derivirana_varijabla naziv="DomainObject.Predmet.ProtustrankaIDrugiAdressOIB_1">SANTORINI MARTINIS jednostavno društvo s ograničenom odgovornošću za trgovinu i usluge, OIB 70890431131, Mala Solina 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SANTORINI MARTINIS jednostavno društvo s ograničenom odgovornošću za trgovinu i usluge</item>
      <item>Matias Martinis</item>
    </izvorni_sadrzaj>
    <derivirana_varijabla naziv="DomainObject.Predmet.SudioniciListNaziv_1">
      <item>FINA Regionalni centar Zagreb</item>
      <item>SANTORINI MARTINIS jednostavno društvo s ograničenom odgovornošću za trgovinu i usluge</item>
      <item>Matias Martinis</item>
    </derivirana_varijabla>
  </DomainObject.Predmet.SudioniciListNaziv>
  <DomainObject.Predmet.SudioniciListAdressOIB>
    <izvorni_sadrzaj>
      <item>FINA Regionalni centar Zagreb, OIB 85821130368, Trg svibanjskih žrtava 1995. 1,10000 Zagreb</item>
      <item>SANTORINI MARTINIS jednostavno društvo s ograničenom odgovornošću za trgovinu i usluge, OIB 70890431131, Mala Solina 9,44400 Glina</item>
      <item>Matias Martinis, OIB 01130939514, Mala Solina 9,44400 Mala Solina</item>
    </izvorni_sadrzaj>
    <derivirana_varijabla naziv="DomainObject.Predmet.SudioniciListAdressOIB_1">
      <item>FINA Regionalni centar Zagreb, OIB 85821130368, Trg svibanjskih žrtava 1995. 1,10000 Zagreb</item>
      <item>SANTORINI MARTINIS jednostavno društvo s ograničenom odgovornošću za trgovinu i usluge, OIB 70890431131, Mala Solina 9,44400 Glina</item>
      <item>Matias Martinis, OIB 01130939514, Mala Solina 9,44400 Mala Solina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70890431131</item>
      <item>, OIB 01130939514</item>
    </izvorni_sadrzaj>
    <derivirana_varijabla naziv="DomainObject.Predmet.SudioniciListNazivOIB_1">
      <item>, OIB 85821130368</item>
      <item>, OIB 70890431131</item>
      <item>, OIB 01130939514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303E6-0F77-4C8C-8691-B5A7C0150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870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2018-10-03T12:38:00Z</dcterms:created>
  <dc:creator>stecaj</dc:creator>
  <cp:lastModifiedBy>Gordana Grčić</cp:lastModifiedBy>
  <cp:lastPrinted>2018-10-03T12:38:00Z</cp:lastPrinted>
  <dcterms:modified xmlns:xsi="http://www.w3.org/2001/XMLSchema-instance" xsi:type="dcterms:W3CDTF">2018-10-03T12:42:00Z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(ZAKLJUČAK-ST-457-18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