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2962" w14:paraId="215296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  <w:r w:rsidR="00234040">
        <w:tab/>
      </w:r>
      <w:r w:rsidR="00F614E8">
        <w:tab/>
      </w:r>
      <w:r w:rsidR="00F614E8">
        <w:tab/>
        <w:t>22.St-</w:t>
      </w:r>
      <w:r w:rsidR="00D013BE">
        <w:t>6394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013BE">
        <w:t>6394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7A2D6D">
        <w:t>15</w:t>
      </w:r>
      <w:r w:rsidR="0025074B">
        <w:t xml:space="preserve">. </w:t>
      </w:r>
      <w:r w:rsidR="007A2D6D">
        <w:t>travnj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425B1" w:rsidR="00A93BC7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C425B1" w:rsidRPr="00AC6FBB">
        <w:t>PUČKO OTVORENO UČILIŠTE - SCHOLA VITAE</w:t>
      </w:r>
      <w:r w:rsidR="00C425B1">
        <w:t xml:space="preserve">, Zagreb, </w:t>
      </w:r>
      <w:r w:rsidR="00C425B1" w:rsidRPr="00AC6FBB">
        <w:t>I. Njivice 2</w:t>
      </w:r>
      <w:r w:rsidR="00C425B1">
        <w:t xml:space="preserve">, MBS: </w:t>
      </w:r>
      <w:r w:rsidR="00C425B1" w:rsidRPr="00C425B1">
        <w:t>080777806</w:t>
      </w:r>
      <w:r w:rsidR="00C425B1">
        <w:t xml:space="preserve">, OIB: </w:t>
      </w:r>
      <w:r w:rsidR="00C425B1" w:rsidRPr="00AC6FBB">
        <w:t>28143688671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  <w:r w:rsidR="00C425B1">
        <w:t>39</w:t>
      </w:r>
      <w:r w:rsidR="00A025CE">
        <w:t>.</w:t>
      </w:r>
      <w:r w:rsidR="00C425B1">
        <w:t>185,44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7A2D6D">
        <w:t>15</w:t>
      </w:r>
      <w:r w:rsidR="0025074B">
        <w:t xml:space="preserve">. </w:t>
      </w:r>
      <w:r w:rsidR="007A2D6D">
        <w:t>travnj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8E4B92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425B1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3BE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62A4F"/>
    <w:rsid w:val="00E84729"/>
    <w:rsid w:val="00EB7DB7"/>
    <w:rsid w:val="00EC3302"/>
    <w:rsid w:val="00ED6AA8"/>
    <w:rsid w:val="00EE562A"/>
    <w:rsid w:val="00EE5C6B"/>
    <w:rsid w:val="00F034D3"/>
    <w:rsid w:val="00F20C5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6394</izvorni_sadrzaj>
    <derivirana_varijabla naziv="DomainObject.Predmet.Broj_1">6394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St-6394/2015</izvorni_sadrzaj>
    <derivirana_varijabla naziv="DomainObject.Predmet.OznakaBroj_1">St-6394/2015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PUČKO OTVORENO UČILIŠTE - SCHOLA VITAE</izvorni_sadrzaj>
    <derivirana_varijabla naziv="DomainObject.Predmet.ProtustrankaFormated_1">  PUČKO OTVORENO UČILIŠTE - SCHOLA VITAE</derivirana_varijabla>
  </DomainObject.Predmet.ProtustrankaFormated>
  <DomainObject.Predmet.ProtustrankaFormatedOIB>
    <izvorni_sadrzaj>  PUČKO OTVORENO UČILIŠTE - SCHOLA VITAE, OIB 28143688671</izvorni_sadrzaj>
    <derivirana_varijabla naziv="DomainObject.Predmet.ProtustrankaFormatedOIB_1">  PUČKO OTVORENO UČILIŠTE - SCHOLA VITAE, OIB 28143688671</derivirana_varijabla>
  </DomainObject.Predmet.ProtustrankaFormatedOIB>
  <DomainObject.Predmet.ProtustrankaFormatedWithAdress>
    <izvorni_sadrzaj> PUČKO OTVORENO UČILIŠTE - SCHOLA VITAE, I. Njivice 2, 10000 Zagreb</izvorni_sadrzaj>
    <derivirana_varijabla naziv="DomainObject.Predmet.ProtustrankaFormatedWithAdress_1"> PUČKO OTVORENO UČILIŠTE - SCHOLA VITAE, I. Njivice 2, 10000 Zagreb</derivirana_varijabla>
  </DomainObject.Predmet.ProtustrankaFormatedWithAdress>
  <DomainObject.Predmet.ProtustrankaFormatedWithAdressOIB>
    <izvorni_sadrzaj> PUČKO OTVORENO UČILIŠTE - SCHOLA VITAE, OIB 28143688671, I. Njivice 2, 10000 Zagreb</izvorni_sadrzaj>
    <derivirana_varijabla naziv="DomainObject.Predmet.ProtustrankaFormatedWithAdressOIB_1"> PUČKO OTVORENO UČILIŠTE - SCHOLA VITAE, OIB 28143688671, I. Njivice 2, 10000 Zagreb</derivirana_varijabla>
  </DomainObject.Predmet.ProtustrankaFormatedWithAdressOIB>
  <DomainObject.Predmet.ProtustrankaWithAdress>
    <izvorni_sadrzaj>PUČKO OTVORENO UČILIŠTE - SCHOLA VITAE I. Njivice 2, 10000 Zagreb</izvorni_sadrzaj>
    <derivirana_varijabla naziv="DomainObject.Predmet.ProtustrankaWithAdress_1">PUČKO OTVORENO UČILIŠTE - SCHOLA VITAE I. Njivice 2, 10000 Zagreb</derivirana_varijabla>
  </DomainObject.Predmet.ProtustrankaWithAdress>
  <DomainObject.Predmet.ProtustrankaWithAdressOIB>
    <izvorni_sadrzaj>PUČKO OTVORENO UČILIŠTE - SCHOLA VITAE, OIB 28143688671, I. Njivice 2, 10000 Zagreb</izvorni_sadrzaj>
    <derivirana_varijabla naziv="DomainObject.Predmet.ProtustrankaWithAdressOIB_1">PUČKO OTVORENO UČILIŠTE - SCHOLA VITAE, OIB 28143688671, I. Njivice 2, 10000 Zagreb</derivirana_varijabla>
  </DomainObject.Predmet.ProtustrankaWithAdressOIB>
  <DomainObject.Predmet.ProtustrankaNazivFormated>
    <izvorni_sadrzaj>PUČKO OTVORENO UČILIŠTE - SCHOLA VITAE</izvorni_sadrzaj>
    <derivirana_varijabla naziv="DomainObject.Predmet.ProtustrankaNazivFormated_1">PUČKO OTVORENO UČILIŠTE - SCHOLA VITAE</derivirana_varijabla>
  </DomainObject.Predmet.ProtustrankaNazivFormated>
  <DomainObject.Predmet.ProtustrankaNazivFormatedOIB>
    <izvorni_sadrzaj>PUČKO OTVORENO UČILIŠTE - SCHOLA VITAE, OIB 28143688671</izvorni_sadrzaj>
    <derivirana_varijabla naziv="DomainObject.Predmet.ProtustrankaNazivFormatedOIB_1">PUČKO OTVORENO UČILIŠTE - SCHOLA VITAE, OIB 28143688671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PUČKO OTVORENO UČILIŠTE - SCHOLA VITAE</item>
    </izvorni_sadrzaj>
    <derivirana_varijabla naziv="DomainObject.Predmet.ProtuStrankaListFormated_1">
      <item>PUČKO OTVORENO UČILIŠTE - SCHOLA VITAE</item>
    </derivirana_varijabla>
  </DomainObject.Predmet.ProtuStrankaListFormated>
  <DomainObject.Predmet.ProtuStrankaListFormatedOIB>
    <izvorni_sadrzaj>
      <item>PUČKO OTVORENO UČILIŠTE - SCHOLA VITAE, OIB 28143688671</item>
    </izvorni_sadrzaj>
    <derivirana_varijabla naziv="DomainObject.Predmet.ProtuStrankaListFormatedOIB_1">
      <item>PUČKO OTVORENO UČILIŠTE - SCHOLA VITAE, OIB 28143688671</item>
    </derivirana_varijabla>
  </DomainObject.Predmet.ProtuStrankaListFormatedOIB>
  <DomainObject.Predmet.ProtuStrankaListFormatedWithAdress>
    <izvorni_sadrzaj>
      <item>PUČKO OTVORENO UČILIŠTE - SCHOLA VITAE, I. Njivice 2, 10000 Zagreb</item>
    </izvorni_sadrzaj>
    <derivirana_varijabla naziv="DomainObject.Predmet.ProtuStrankaListFormatedWithAdress_1">
      <item>PUČKO OTVORENO UČILIŠTE - SCHOLA VITAE, I. Njivice 2, 10000 Zagreb</item>
    </derivirana_varijabla>
  </DomainObject.Predmet.ProtuStrankaListFormatedWithAdress>
  <DomainObject.Predmet.ProtuStrankaListFormatedWithAdressOIB>
    <izvorni_sadrzaj>
      <item>PUČKO OTVORENO UČILIŠTE - SCHOLA VITAE, OIB 28143688671, I. Njivice 2, 10000 Zagreb</item>
    </izvorni_sadrzaj>
    <derivirana_varijabla naziv="DomainObject.Predmet.ProtuStrankaListFormatedWithAdressOIB_1">
      <item>PUČKO OTVORENO UČILIŠTE - SCHOLA VITAE, OIB 28143688671, I. Njivice 2, 10000 Zagreb</item>
    </derivirana_varijabla>
  </DomainObject.Predmet.ProtuStrankaListFormatedWithAdressOIB>
  <DomainObject.Predmet.ProtuStrankaListNazivFormated>
    <izvorni_sadrzaj>
      <item>PUČKO OTVORENO UČILIŠTE - SCHOLA VITAE</item>
    </izvorni_sadrzaj>
    <derivirana_varijabla naziv="DomainObject.Predmet.ProtuStrankaListNazivFormated_1">
      <item>PUČKO OTVORENO UČILIŠTE - SCHOLA VITAE</item>
    </derivirana_varijabla>
  </DomainObject.Predmet.ProtuStrankaListNazivFormated>
  <DomainObject.Predmet.ProtuStrankaListNazivFormatedOIB>
    <izvorni_sadrzaj>
      <item>PUČKO OTVORENO UČILIŠTE - SCHOLA VITAE, OIB 28143688671</item>
    </izvorni_sadrzaj>
    <derivirana_varijabla naziv="DomainObject.Predmet.ProtuStrankaListNazivFormatedOIB_1">
      <item>PUČKO OTVORENO UČILIŠTE - SCHOLA VITAE, OIB 28143688671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PUČKO OTVORENO UČILIŠTE - SCHOLA VITAE</izvorni_sadrzaj>
    <derivirana_varijabla naziv="DomainObject.Predmet.ProtustrankaIDrugi_1">PUČKO OTVORENO UČILIŠTE - SCHOLA VITAE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PUČKO OTVORENO UČILIŠTE - SCHOLA VITAE, OIB 28143688671, I. Njivice 2, 10000 Zagreb</izvorni_sadrzaj>
    <derivirana_varijabla naziv="DomainObject.Predmet.ProtustrankaIDrugiAdressOIB_1">PUČKO OTVORENO UČILIŠTE - SCHOLA VITAE, OIB 28143688671, I. Njivice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PUČKO OTVORENO UČILIŠTE - SCHOLA VITAE</item>
    </izvorni_sadrzaj>
    <derivirana_varijabla naziv="DomainObject.Predmet.SudioniciListNaziv_1">
      <item>FINA Regionalni centar Zagreb</item>
      <item>PUČKO OTVORENO UČILIŠTE - SCHOLA VITAE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PUČKO OTVORENO UČILIŠTE - SCHOLA VITAE, OIB 28143688671, I. Njivice 2,10000 Zagreb</item>
    </izvorni_sadrzaj>
    <derivirana_varijabla naziv="DomainObject.Predmet.SudioniciListAdressOIB_1">
      <item>FINA Regionalni centar Zagreb, OIB 85821130368, Trg svibanjskih žrtava 1995. br. 1,10000 Zagreb</item>
      <item>PUČKO OTVORENO UČILIŠTE - SCHOLA VITAE, OIB 28143688671, I. Njivice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28143688671</item>
    </izvorni_sadrzaj>
    <derivirana_varijabla naziv="DomainObject.Predmet.SudioniciListNazivOIB_1">
      <item>, OIB 85821130368</item>
      <item>, OIB 28143688671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1353</properties:Characters>
  <properties:Lines>45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2016-04-15T08:06:00Z</dcterms:created>
  <dc:creator>ilukac</dc:creator>
  <cp:lastModifiedBy>Ivan Turčić</cp:lastModifiedBy>
  <cp:lastPrinted>2016-04-15T08:05:00Z</cp:lastPrinted>
  <dcterms:modified xmlns:xsi="http://www.w3.org/2001/XMLSchema-instance" xsi:type="dcterms:W3CDTF">2016-04-15T08:44:00Z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