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0950" w14:paraId="7490950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4758D1">
        <w:t xml:space="preserve">                             </w:t>
      </w:r>
      <w:r w:rsidR="009B06E5">
        <w:t>67. St-835/13</w:t>
      </w:r>
      <w:r w:rsidR="004758D1">
        <w:t>-187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9B06E5" w:rsidRPr="009B06E5">
        <w:rPr>
          <w:bCs/>
          <w:lang w:val="pt-BR"/>
        </w:rPr>
        <w:t xml:space="preserve">CADIS GRUPA d.o.o. u stečaju, Zagreb, Horvaćanska cesta 67, OIB: </w:t>
      </w:r>
      <w:r w:rsidR="009B06E5" w:rsidRPr="009B06E5">
        <w:rPr>
          <w:bCs/>
        </w:rPr>
        <w:t>89183231015</w:t>
      </w:r>
      <w:r w:rsidR="00EF7780">
        <w:t xml:space="preserve">, </w:t>
      </w:r>
      <w:r w:rsidR="009B06E5">
        <w:t>16. veljače 2018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društvom </w:t>
      </w:r>
      <w:r w:rsidR="009B06E5" w:rsidRPr="009B06E5">
        <w:rPr>
          <w:bCs/>
          <w:lang w:val="pt-BR"/>
        </w:rPr>
        <w:t>CADIS GRUPA d.o.o. u stečaju, Zagreb, Horvaćanska cesta 67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9B06E5">
        <w:t>17. travanj 2018</w:t>
      </w:r>
      <w:r w:rsidR="00723D85" w:rsidRPr="005C7AC0">
        <w:t>.</w:t>
      </w:r>
      <w:r w:rsidR="0090700A" w:rsidRPr="005C7AC0">
        <w:t xml:space="preserve"> </w:t>
      </w:r>
      <w:r w:rsidR="003D240F">
        <w:t>u 9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9B06E5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9B06E5" w:rsidRPr="009B06E5">
        <w:t>16. veljače 2018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4758D1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4758D1" w:rsidP="00723D85" w:rsidR="004758D1">
      <w:pPr>
        <w:jc w:val="both"/>
      </w:pPr>
    </w:p>
    <w:p w:rsidRDefault="004758D1" w:rsidP="00723D85" w:rsidR="004758D1">
      <w:pPr>
        <w:jc w:val="both"/>
      </w:pPr>
    </w:p>
    <w:p w:rsidRDefault="004758D1" w:rsidP="00723D85" w:rsidR="004758D1" w:rsidRPr="00D40EE8">
      <w:pPr>
        <w:jc w:val="both"/>
      </w:pPr>
    </w:p>
    <w:p w:rsidRDefault="004758D1" w:rsidP="00BA7734" w:rsidR="004758D1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4758D1" w:rsidP="00BA7734" w:rsidR="004758D1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D240F"/>
    <w:rsid w:val="003E6C5A"/>
    <w:rsid w:val="0046020C"/>
    <w:rsid w:val="004758D1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A09E7"/>
    <w:rsid w:val="009B06E5"/>
    <w:rsid w:val="00A66BD2"/>
    <w:rsid w:val="00A77317"/>
    <w:rsid w:val="00BB4D3C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896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2018-02-15T09:16:00Z</dcterms:created>
  <dc:creator>nribaric</dc:creator>
  <cp:lastModifiedBy>Katica Franjić</cp:lastModifiedBy>
  <cp:lastPrinted>2018-02-16T07:56:00Z</cp:lastPrinted>
  <dcterms:modified xmlns:xsi="http://www.w3.org/2001/XMLSchema-instance" xsi:type="dcterms:W3CDTF">2018-02-16T07:57:00Z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