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faec" w14:paraId="3adfae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E2A15">
        <w:t>4784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77739">
        <w:t xml:space="preserve"> </w:t>
      </w:r>
      <w:r w:rsidR="007E2A15">
        <w:t>MIRMI d.o.o. Velika Mlaka, Nikole Kramarića 5, MBS: 080236087, OIB: 37761042615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7E2A15">
        <w:t>290.584,75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7773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1B71"/>
    <w:rsid w:val="00497C5C"/>
    <w:rsid w:val="004B337A"/>
    <w:rsid w:val="004B7724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66F3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C1781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7E2A15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D52F0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A1311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6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66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6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6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6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66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66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6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6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6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4784</izvorni_sadrzaj>
    <derivirana_varijabla naziv="DomainObject.Predmet.Broj_1">4784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St-4784/2015</izvorni_sadrzaj>
    <derivirana_varijabla naziv="DomainObject.Predmet.OznakaBroj_1">St-4784/2015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MIRMI d.o.o. zastupanog po punomoćniku Mirsad Ćehić</izvorni_sadrzaj>
    <derivirana_varijabla naziv="DomainObject.Predmet.ProtustrankaFormated_1">  MIRMI d.o.o. zastupanog po punomoćniku Mirsad Ćehić</derivirana_varijabla>
  </DomainObject.Predmet.ProtustrankaFormated>
  <DomainObject.Predmet.ProtustrankaFormatedOIB>
    <izvorni_sadrzaj>  MIRMI d.o.o., OIB 37761042615 zastupanog po punomoćniku Mirsad Ćehić</izvorni_sadrzaj>
    <derivirana_varijabla naziv="DomainObject.Predmet.ProtustrankaFormatedOIB_1">  MIRMI d.o.o., OIB 37761042615 zastupanog po punomoćniku Mirsad Ćehić</derivirana_varijabla>
  </DomainObject.Predmet.ProtustrankaFormatedOIB>
  <DomainObject.Predmet.ProtustrankaFormatedWithAdress>
    <izvorni_sadrzaj> MIRMI d.o.o., Nikole Kramarića 5, 10408 Velika Mlaka zastupanog po punomoćniku Mirsad Ćehić</izvorni_sadrzaj>
    <derivirana_varijabla naziv="DomainObject.Predmet.ProtustrankaFormatedWithAdress_1"> MIRMI d.o.o., Nikole Kramarića 5, 10408 Velika Mlaka zastupanog po punomoćniku Mirsad Ćehić</derivirana_varijabla>
  </DomainObject.Predmet.ProtustrankaFormatedWithAdress>
  <DomainObject.Predmet.ProtustrankaFormatedWithAdressOIB>
    <izvorni_sadrzaj> MIRMI d.o.o., OIB 37761042615, Nikole Kramarića 5, 10408 Velika Mlaka zastupanog po punomoćniku Mirsad Ćehić</izvorni_sadrzaj>
    <derivirana_varijabla naziv="DomainObject.Predmet.ProtustrankaFormatedWithAdressOIB_1"> MIRMI d.o.o., OIB 37761042615, Nikole Kramarića 5, 10408 Velika Mlaka zastupanog po punomoćniku Mirsad Ćehić</derivirana_varijabla>
  </DomainObject.Predmet.ProtustrankaFormatedWithAdressOIB>
  <DomainObject.Predmet.ProtustrankaWithAdress>
    <izvorni_sadrzaj>MIRMI d.o.o. Nikole Kramarića 5, 10408 Velika Mlaka</izvorni_sadrzaj>
    <derivirana_varijabla naziv="DomainObject.Predmet.ProtustrankaWithAdress_1">MIRMI d.o.o. Nikole Kramarića 5, 10408 Velika Mlaka</derivirana_varijabla>
  </DomainObject.Predmet.ProtustrankaWithAdress>
  <DomainObject.Predmet.ProtustrankaWithAdressOIB>
    <izvorni_sadrzaj>MIRMI d.o.o., OIB 37761042615, Nikole Kramarića 5, 10408 Velika Mlaka</izvorni_sadrzaj>
    <derivirana_varijabla naziv="DomainObject.Predmet.ProtustrankaWithAdressOIB_1">MIRMI d.o.o., OIB 37761042615, Nikole Kramarića 5, 10408 Velika Mlaka</derivirana_varijabla>
  </DomainObject.Predmet.ProtustrankaWithAdressOIB>
  <DomainObject.Predmet.ProtustrankaNazivFormated>
    <izvorni_sadrzaj>MIRMI d.o.o.</izvorni_sadrzaj>
    <derivirana_varijabla naziv="DomainObject.Predmet.ProtustrankaNazivFormated_1">MIRMI d.o.o.</derivirana_varijabla>
  </DomainObject.Predmet.ProtustrankaNazivFormated>
  <DomainObject.Predmet.ProtustrankaNazivFormatedOIB>
    <izvorni_sadrzaj>MIRMI d.o.o., OIB 37761042615</izvorni_sadrzaj>
    <derivirana_varijabla naziv="DomainObject.Predmet.ProtustrankaNazivFormatedOIB_1">MIRMI d.o.o., OIB 37761042615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MIRMI d.o.o. zastupanog po punomoćniku Mirsad Ćehić</item>
    </izvorni_sadrzaj>
    <derivirana_varijabla naziv="DomainObject.Predmet.ProtuStrankaListFormated_1">
      <item>MIRMI d.o.o. zastupanog po punomoćniku Mirsad Ćehić</item>
    </derivirana_varijabla>
  </DomainObject.Predmet.ProtuStrankaListFormated>
  <DomainObject.Predmet.ProtuStrankaListFormatedOIB>
    <izvorni_sadrzaj>
      <item>MIRMI d.o.o., OIB 37761042615 zastupanog po punomoćniku Mirsad Ćehić</item>
    </izvorni_sadrzaj>
    <derivirana_varijabla naziv="DomainObject.Predmet.ProtuStrankaListFormatedOIB_1">
      <item>MIRMI d.o.o., OIB 37761042615 zastupanog po punomoćniku Mirsad Ćehić</item>
    </derivirana_varijabla>
  </DomainObject.Predmet.ProtuStrankaListFormatedOIB>
  <DomainObject.Predmet.ProtuStrankaListFormatedWithAdress>
    <izvorni_sadrzaj>
      <item>MIRMI d.o.o., Nikole Kramarića 5, 10408 Velika Mlaka zastupanog po punomoćniku Mirsad Ćehić</item>
    </izvorni_sadrzaj>
    <derivirana_varijabla naziv="DomainObject.Predmet.ProtuStrankaListFormatedWithAdress_1">
      <item>MIRMI d.o.o., Nikole Kramarića 5, 10408 Velika Mlaka zastupanog po punomoćniku Mirsad Ćehić</item>
    </derivirana_varijabla>
  </DomainObject.Predmet.ProtuStrankaListFormatedWithAdress>
  <DomainObject.Predmet.ProtuStrankaListFormatedWithAdressOIB>
    <izvorni_sadrzaj>
      <item>MIRMI d.o.o., OIB 37761042615, Nikole Kramarića 5, 10408 Velika Mlaka zastupanog po punomoćniku Mirsad Ćehić</item>
    </izvorni_sadrzaj>
    <derivirana_varijabla naziv="DomainObject.Predmet.ProtuStrankaListFormatedWithAdressOIB_1">
      <item>MIRMI d.o.o., OIB 37761042615, Nikole Kramarića 5, 10408 Velika Mlaka zastupanog po punomoćniku Mirsad Ćehić</item>
    </derivirana_varijabla>
  </DomainObject.Predmet.ProtuStrankaListFormatedWithAdressOIB>
  <DomainObject.Predmet.ProtuStrankaListNazivFormated>
    <izvorni_sadrzaj>
      <item>MIRMI d.o.o.</item>
    </izvorni_sadrzaj>
    <derivirana_varijabla naziv="DomainObject.Predmet.ProtuStrankaListNazivFormated_1">
      <item>MIRMI d.o.o.</item>
    </derivirana_varijabla>
  </DomainObject.Predmet.ProtuStrankaListNazivFormated>
  <DomainObject.Predmet.ProtuStrankaListNazivFormatedOIB>
    <izvorni_sadrzaj>
      <item>MIRMI d.o.o., OIB 37761042615</item>
    </izvorni_sadrzaj>
    <derivirana_varijabla naziv="DomainObject.Predmet.ProtuStrankaListNazivFormatedOIB_1">
      <item>MIRMI d.o.o., OIB 37761042615</item>
    </derivirana_varijabla>
  </DomainObject.Predmet.ProtuStrankaListNazivFormatedOIB>
  <DomainObject.Predmet.OstaliListFormated>
    <izvorni_sadrzaj>
      <item>Mirsad Ćehić punomoćnik sudionika u postupku MIRMI d.o.o.</item>
    </izvorni_sadrzaj>
    <derivirana_varijabla naziv="DomainObject.Predmet.OstaliListFormated_1">
      <item>Mirsad Ćehić punomoćnik sudionika u postupku MIRMI d.o.o.</item>
    </derivirana_varijabla>
  </DomainObject.Predmet.OstaliListFormated>
  <DomainObject.Predmet.OstaliListFormatedOIB>
    <izvorni_sadrzaj>
      <item>Mirsad Ćehić, OIB 50362077595 punomoćnik sudionika u postupku MIRMI d.o.o.</item>
    </izvorni_sadrzaj>
    <derivirana_varijabla naziv="DomainObject.Predmet.OstaliListFormatedOIB_1">
      <item>Mirsad Ćehić, OIB 50362077595 punomoćnik sudionika u postupku MIRMI d.o.o.</item>
    </derivirana_varijabla>
  </DomainObject.Predmet.OstaliListFormatedOIB>
  <DomainObject.Predmet.OstaliListFormatedWithAdress>
    <izvorni_sadrzaj>
      <item>Mirsad Ćehić, Nikole Kramarića 5, 10010 Velika Mlaka punomoćnik sudionika u postupku MIRMI d.o.o.</item>
    </izvorni_sadrzaj>
    <derivirana_varijabla naziv="DomainObject.Predmet.OstaliListFormatedWithAdress_1">
      <item>Mirsad Ćehić, Nikole Kramarića 5, 10010 Velika Mlaka punomoćnik sudionika u postupku MIRMI d.o.o.</item>
    </derivirana_varijabla>
  </DomainObject.Predmet.OstaliListFormatedWithAdress>
  <DomainObject.Predmet.OstaliListFormatedWithAdressOIB>
    <izvorni_sadrzaj>
      <item>Mirsad Ćehić, OIB 50362077595, Nikole Kramarića 5, 10010 Velika Mlaka punomoćnik sudionika u postupku MIRMI d.o.o.</item>
    </izvorni_sadrzaj>
    <derivirana_varijabla naziv="DomainObject.Predmet.OstaliListFormatedWithAdressOIB_1">
      <item>Mirsad Ćehić, OIB 50362077595, Nikole Kramarića 5, 10010 Velika Mlaka punomoćnik sudionika u postupku MIRMI d.o.o.</item>
    </derivirana_varijabla>
  </DomainObject.Predmet.OstaliListFormatedWithAdressOIB>
  <DomainObject.Predmet.OstaliListNazivFormated>
    <izvorni_sadrzaj>
      <item>Mirsad Ćehić</item>
    </izvorni_sadrzaj>
    <derivirana_varijabla naziv="DomainObject.Predmet.OstaliListNazivFormated_1">
      <item>Mirsad Ćehić</item>
    </derivirana_varijabla>
  </DomainObject.Predmet.OstaliListNazivFormated>
  <DomainObject.Predmet.OstaliListNazivFormatedOIB>
    <izvorni_sadrzaj>
      <item>Mirsad Ćehić, OIB 50362077595</item>
    </izvorni_sadrzaj>
    <derivirana_varijabla naziv="DomainObject.Predmet.OstaliListNazivFormatedOIB_1">
      <item>Mirsad Ćehić, OIB 50362077595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MIRMI d.o.o.</izvorni_sadrzaj>
    <derivirana_varijabla naziv="DomainObject.Predmet.ProtustrankaIDrugi_1">MIRMI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MIRMI d.o.o., OIB 37761042615, Nikole Kramarića 5, 10408 Velika Mlaka</izvorni_sadrzaj>
    <derivirana_varijabla naziv="DomainObject.Predmet.ProtustrankaIDrugiAdressOIB_1">MIRMI d.o.o., OIB 37761042615, Nikole Kramarića 5, 10408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MIRMI d.o.o.</item>
      <item>Mirsad Ćehić</item>
    </izvorni_sadrzaj>
    <derivirana_varijabla naziv="DomainObject.Predmet.SudioniciListNaziv_1">
      <item>FINA Regionalni centar Zagreb</item>
      <item>MIRMI d.o.o.</item>
      <item>Mirsad Ćehić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MIRMI d.o.o., OIB 37761042615, Nikole Kramarića 5,10408 Velika Mlaka</item>
      <item>Mirsad Ćehić, OIB 50362077595, Nikole Kramarića 5,10010 Velika Mlaka</item>
    </izvorni_sadrzaj>
    <derivirana_varijabla naziv="DomainObject.Predmet.SudioniciListAdressOIB_1">
      <item>FINA Regionalni centar Zagreb, OIB 85821130368, Trg svibanjskih žrtava 1995. 1,10000 Zagreb</item>
      <item>MIRMI d.o.o., OIB 37761042615, Nikole Kramarića 5,10408 Velika Mlaka</item>
      <item>Mirsad Ćehić, OIB 50362077595, Nikole Kramarića 5,10010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37761042615</item>
      <item>, OIB 50362077595</item>
    </izvorni_sadrzaj>
    <derivirana_varijabla naziv="DomainObject.Predmet.SudioniciListNazivOIB_1">
      <item>, OIB 85821130368</item>
      <item>, OIB 37761042615</item>
      <item>, OIB 50362077595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245</properties:Words>
  <properties:Characters>1338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2016-01-13T12:23:00Z</dcterms:created>
  <dc:creator>ilukac</dc:creator>
  <cp:lastModifiedBy>Višnja Svečak</cp:lastModifiedBy>
  <cp:lastPrinted>2016-01-13T12:23:00Z</cp:lastPrinted>
  <dcterms:modified xmlns:xsi="http://www.w3.org/2001/XMLSchema-instance" xsi:type="dcterms:W3CDTF">2016-01-13T12:24:00Z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