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93a8" w14:paraId="d9593a8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F12AB0">
        <w:t>SWIFT-DYNAMIC</w:t>
      </w:r>
      <w:r w:rsidR="00127109">
        <w:t xml:space="preserve"> j.d.o.o. </w:t>
      </w:r>
      <w:r w:rsidR="00F12AB0">
        <w:t xml:space="preserve">Zagreb, </w:t>
      </w:r>
      <w:proofErr w:type="spellStart"/>
      <w:r w:rsidR="00F12AB0">
        <w:t>Novoselska</w:t>
      </w:r>
      <w:proofErr w:type="spellEnd"/>
      <w:r w:rsidR="00F12AB0">
        <w:t xml:space="preserve"> 53A, OIB 29469922369</w:t>
      </w:r>
      <w:r w:rsidR="00127109">
        <w:t>, MBS 080</w:t>
      </w:r>
      <w:r w:rsidR="00F12AB0">
        <w:t>967125</w:t>
      </w:r>
      <w:r>
        <w:t xml:space="preserve">, dana </w:t>
      </w:r>
      <w:r w:rsidR="00127109">
        <w:t xml:space="preserve">15. svibnja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353AF2" w:rsidR="00E96E47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F12AB0">
        <w:t xml:space="preserve">SWIFT-DYNAMIC j.d.o.o. Zagreb, </w:t>
      </w:r>
      <w:proofErr w:type="spellStart"/>
      <w:r w:rsidR="00F12AB0">
        <w:t>Novoselska</w:t>
      </w:r>
      <w:proofErr w:type="spellEnd"/>
      <w:r w:rsidR="00F12AB0">
        <w:t xml:space="preserve"> 53A, OIB 29469922369, MBS 080967125</w:t>
      </w:r>
      <w:r w:rsidR="00F12AB0">
        <w:t xml:space="preserve"> </w:t>
      </w:r>
      <w:r>
        <w:rPr>
          <w:color w:val="000000"/>
        </w:rPr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12</w:t>
      </w:r>
      <w:r w:rsidR="00E96E47">
        <w:t>7</w:t>
      </w:r>
      <w:r w:rsidR="00F12AB0">
        <w:t>2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E96E47">
        <w:t>2</w:t>
      </w:r>
      <w:r w:rsidR="00F12AB0">
        <w:t>8.804,50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863444" w:rsidP="00863444" w:rsidR="00863444">
      <w:pPr>
        <w:jc w:val="both"/>
      </w:pPr>
    </w:p>
    <w:tbl>
      <w:tblPr>
        <w:tblW w:type="dxa" w:w="920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17"/>
        <w:gridCol w:w="5462"/>
        <w:gridCol w:w="3130"/>
      </w:tblGrid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R.b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Vrsta troška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Iznos u kunama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Trošak poštarine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9,50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(NN 105/15)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3.500,00</w:t>
            </w:r>
          </w:p>
        </w:tc>
      </w:tr>
      <w:tr w:rsidTr="00863444" w:rsidR="00863444">
        <w:trPr>
          <w:trHeight w:val="421"/>
        </w:trPr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Trošak izrade pečata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Naknada banke za vođenje računa – mjesečno </w:t>
            </w:r>
            <w:proofErr w:type="spellStart"/>
            <w:r>
              <w:rPr>
                <w:lang w:eastAsia="en-US"/>
              </w:rPr>
              <w:t>cca</w:t>
            </w:r>
            <w:proofErr w:type="spellEnd"/>
            <w:r>
              <w:rPr>
                <w:lang w:eastAsia="en-US"/>
              </w:rPr>
              <w:t xml:space="preserve"> 40,00 kn x 12 mjeseci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240,00</w:t>
            </w:r>
          </w:p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Trošak knjigovodstvenih usluga – mjesečno 350,00 kn x 12 mjeseci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2.100,00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Poštanski troškovi u tijeku stečajnog postupka – cijena preporučene pošiljke 9,50 kn – predvidivo 10 pošiljki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Paušalna sudska pristojba u stečajnom postupku, </w:t>
            </w:r>
            <w:proofErr w:type="spellStart"/>
            <w:r>
              <w:rPr>
                <w:lang w:eastAsia="en-US"/>
              </w:rPr>
              <w:t>Tbr</w:t>
            </w:r>
            <w:proofErr w:type="spellEnd"/>
            <w:r>
              <w:rPr>
                <w:lang w:eastAsia="en-US"/>
              </w:rPr>
              <w:t>. 24. Zakona o sudskim pristojbama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2.000,00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Nagrada stečajnom upravitelju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10.000,00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Trošak zatvaranja žiro računa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Naknada FINA-i za 2 objave GFI- 1 objava 230,00 kn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Trošak arhiviranja gradiva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5.000,00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Trošak </w:t>
            </w:r>
            <w:proofErr w:type="spellStart"/>
            <w:r>
              <w:rPr>
                <w:lang w:eastAsia="en-US"/>
              </w:rPr>
              <w:t>odvjet.usluga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2.000,00</w:t>
            </w:r>
          </w:p>
        </w:tc>
      </w:tr>
      <w:tr w:rsidTr="00863444" w:rsidR="00863444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63444" w:rsidR="00863444">
            <w:pPr>
              <w:spacing w:lineRule="auto" w:line="276"/>
              <w:jc w:val="both"/>
              <w:rPr>
                <w:b/>
                <w:lang w:eastAsia="en-US"/>
              </w:rPr>
            </w:pP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UKUPNO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63444" w:rsidR="00863444">
            <w:pPr>
              <w:spacing w:lineRule="auto" w:line="27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28.804,50</w:t>
            </w:r>
          </w:p>
        </w:tc>
      </w:tr>
    </w:tbl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7962F8">
        <w:t>1</w:t>
      </w:r>
      <w:r w:rsidR="00863444">
        <w:t>3</w:t>
      </w:r>
      <w:r w:rsidR="005E0025">
        <w:t>. ožujka</w:t>
      </w:r>
      <w:r>
        <w:t xml:space="preserve"> 2017. podnijela prijedlog za otvaranje stečajnog postupka nad dužnikom</w:t>
      </w:r>
      <w:r w:rsidR="006E6FCE">
        <w:t xml:space="preserve"> </w:t>
      </w:r>
      <w:r w:rsidR="00863444">
        <w:t xml:space="preserve">SWIFT-DYNAMIC j.d.o.o. Zagreb, </w:t>
      </w:r>
      <w:proofErr w:type="spellStart"/>
      <w:r w:rsidR="00863444">
        <w:t>Novoselska</w:t>
      </w:r>
      <w:proofErr w:type="spellEnd"/>
      <w:r w:rsidR="00863444">
        <w:t xml:space="preserve"> 53A, </w:t>
      </w:r>
      <w:r w:rsidR="00863444">
        <w:t>OIB 29469922369</w:t>
      </w:r>
      <w:r w:rsidR="00863444">
        <w:t xml:space="preserve">. 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CE572F">
        <w:t>7</w:t>
      </w:r>
      <w:r w:rsidR="00863444">
        <w:t>2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863444">
        <w:t>3</w:t>
      </w:r>
      <w:r w:rsidR="00CE572F">
        <w:t>. travnja 2018.</w:t>
      </w:r>
      <w:r>
        <w:t xml:space="preserve"> imenovan</w:t>
      </w:r>
      <w:r w:rsidR="00353AF2">
        <w:t>a</w:t>
      </w:r>
      <w:r>
        <w:t xml:space="preserve"> je privremen</w:t>
      </w:r>
      <w:r w:rsidR="00353AF2">
        <w:t>a</w:t>
      </w:r>
      <w:r>
        <w:t xml:space="preserve"> stečajn</w:t>
      </w:r>
      <w:r w:rsidR="00353AF2">
        <w:t>a upraviteljica koja je 7</w:t>
      </w:r>
      <w:r w:rsidR="00CE572F">
        <w:t>. svibnja 2018.</w:t>
      </w:r>
      <w:r>
        <w:t xml:space="preserve"> dostavi</w:t>
      </w:r>
      <w:r w:rsidR="00353AF2">
        <w:t xml:space="preserve">la </w:t>
      </w:r>
      <w:r>
        <w:t>izviješće, a koje je usmeno izn</w:t>
      </w:r>
      <w:r w:rsidR="00353AF2">
        <w:t xml:space="preserve">ijela </w:t>
      </w:r>
      <w:r>
        <w:t xml:space="preserve">na ročištu održanom dana </w:t>
      </w:r>
      <w:r w:rsidR="00D366F8">
        <w:t xml:space="preserve">15. svibnja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431A5E">
        <w:t>2</w:t>
      </w:r>
      <w:r w:rsidR="00353AF2">
        <w:t xml:space="preserve">8.804,50 </w:t>
      </w:r>
      <w:r>
        <w:t xml:space="preserve">kn (trošak knjigovodstvenih usluga, </w:t>
      </w:r>
      <w:r w:rsidR="00353AF2">
        <w:t xml:space="preserve">naknada banke, </w:t>
      </w:r>
      <w:r>
        <w:t>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Stečajnog zakona riješeno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  <w:bookmarkStart w:name="_GoBack" w:id="0"/>
      <w:bookmarkEnd w:id="0"/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15. svibnja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7C7381">
        <w:t>15.6.</w:t>
      </w:r>
      <w:r>
        <w:t xml:space="preserve"> </w:t>
      </w:r>
    </w:p>
    <w:sectPr w:rsidSect="00353AF2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7A2" w:rsidP="00864F4A" w:rsidR="005077A2">
      <w:r>
        <w:separator/>
      </w:r>
    </w:p>
  </w:endnote>
  <w:endnote w:id="0" w:type="continuationSeparator">
    <w:p w:rsidRDefault="005077A2" w:rsidP="00864F4A" w:rsidR="00507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AE2">
          <w:rPr>
            <w:noProof/>
          </w:rPr>
          <w:t>3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7A2" w:rsidP="00864F4A" w:rsidR="005077A2">
      <w:r>
        <w:separator/>
      </w:r>
    </w:p>
  </w:footnote>
  <w:footnote w:id="0" w:type="continuationSeparator">
    <w:p w:rsidRDefault="005077A2" w:rsidP="00864F4A" w:rsidR="00507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127109">
      <w:t>7</w:t>
    </w:r>
    <w:r w:rsidR="00F12AB0">
      <w:t>2</w:t>
    </w:r>
    <w:r w:rsidR="00127109">
      <w:t>/17-1</w:t>
    </w:r>
    <w:r w:rsidR="00F12AB0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53AF2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3444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C6AE2"/>
    <w:rsid w:val="009D04E5"/>
    <w:rsid w:val="009D556C"/>
    <w:rsid w:val="00A57BCA"/>
    <w:rsid w:val="00A7558D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9212A"/>
    <w:rsid w:val="00E96E47"/>
    <w:rsid w:val="00EF20AC"/>
    <w:rsid w:val="00EF49B6"/>
    <w:rsid w:val="00F12AB0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29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56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St-1272/2017</izvorni_sadrzaj>
    <derivirana_varijabla naziv="DomainObject.Predmet.OznakaBroj_1">St-1272/2017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SWIFT-DYNAMIC jednostavno društvo s ograničenom odgovornošću za trgovinu i usluge zastupanog po punomoćniku Nensi Čolakić</izvorni_sadrzaj>
    <derivirana_varijabla naziv="DomainObject.Predmet.ProtustrankaFormated_1">  SWIFT-DYNAMIC jednostavno društvo s ograničenom odgovornošću za trgovinu i usluge zastupanog po punomoćniku Nensi Čolakić</derivirana_varijabla>
  </DomainObject.Predmet.ProtustrankaFormated>
  <DomainObject.Predmet.ProtustrankaFormatedOIB>
    <izvorni_sadrzaj>  SWIFT-DYNAMIC jednostavno društvo s ograničenom odgovornošću za trgovinu i usluge, OIB 29469922369 zastupanog po punomoćniku Nensi Čolakić</izvorni_sadrzaj>
    <derivirana_varijabla naziv="DomainObject.Predmet.ProtustrankaFormatedOIB_1">  SWIFT-DYNAMIC jednostavno društvo s ograničenom odgovornošću za trgovinu i usluge, OIB 29469922369 zastupanog po punomoćniku Nensi Čolakić</derivirana_varijabla>
  </DomainObject.Predmet.ProtustrankaFormatedOIB>
  <DomainObject.Predmet.ProtustrankaFormatedWithAdress>
    <izvorni_sadrzaj> SWIFT-DYNAMIC jednostavno društvo s ograničenom odgovornošću za trgovinu i usluge, Novoselska 53 A , 10000 Zagreb zastupanog po punomoćniku Nensi Čolakić</izvorni_sadrzaj>
    <derivirana_varijabla naziv="DomainObject.Predmet.ProtustrankaFormatedWithAdress_1"> SWIFT-DYNAMIC jednostavno društvo s ograničenom odgovornošću za trgovinu i usluge, Novoselska 53 A , 10000 Zagreb zastupanog po punomoćniku Nensi Čolakić</derivirana_varijabla>
  </DomainObject.Predmet.ProtustrankaFormatedWithAdress>
  <DomainObject.Predmet.ProtustrankaFormatedWithAdressOIB>
    <izvorni_sadrzaj> SWIFT-DYNAMIC jednostavno društvo s ograničenom odgovornošću za trgovinu i usluge, OIB 29469922369, Novoselska 53 A , 10000 Zagreb zastupanog po punomoćniku Nensi Čolakić</izvorni_sadrzaj>
    <derivirana_varijabla naziv="DomainObject.Predmet.ProtustrankaFormatedWithAdressOIB_1"> SWIFT-DYNAMIC jednostavno društvo s ograničenom odgovornošću za trgovinu i usluge, OIB 29469922369, Novoselska 53 A , 10000 Zagreb zastupanog po punomoćniku Nensi Čolakić</derivirana_varijabla>
  </DomainObject.Predmet.ProtustrankaFormatedWithAdressOIB>
  <DomainObject.Predmet.ProtustrankaWithAdress>
    <izvorni_sadrzaj>SWIFT-DYNAMIC jednostavno društvo s ograničenom odgovornošću za trgovinu i usluge Novoselska 53 A , 10000 Zagreb</izvorni_sadrzaj>
    <derivirana_varijabla naziv="DomainObject.Predmet.ProtustrankaWithAdress_1">SWIFT-DYNAMIC jednostavno društvo s ograničenom odgovornošću za trgovinu i usluge Novoselska 53 A , 10000 Zagreb</derivirana_varijabla>
  </DomainObject.Predmet.ProtustrankaWithAdress>
  <DomainObject.Predmet.ProtustrankaWithAdressOIB>
    <izvorni_sadrzaj>SWIFT-DYNAMIC jednostavno društvo s ograničenom odgovornošću za trgovinu i usluge, OIB 29469922369, Novoselska 53 A , 10000 Zagreb</izvorni_sadrzaj>
    <derivirana_varijabla naziv="DomainObject.Predmet.ProtustrankaWithAdressOIB_1">SWIFT-DYNAMIC jednostavno društvo s ograničenom odgovornošću za trgovinu i usluge, OIB 29469922369, Novoselska 53 A , 10000 Zagreb</derivirana_varijabla>
  </DomainObject.Predmet.ProtustrankaWithAdressOIB>
  <DomainObject.Predmet.ProtustrankaNazivFormated>
    <izvorni_sadrzaj>SWIFT-DYNAMIC jednostavno društvo s ograničenom odgovornošću za trgovinu i usluge</izvorni_sadrzaj>
    <derivirana_varijabla naziv="DomainObject.Predmet.ProtustrankaNazivFormated_1">SWIFT-DYNAMIC jednostavno društvo s ograničenom odgovornošću za trgovinu i usluge</derivirana_varijabla>
  </DomainObject.Predmet.ProtustrankaNazivFormated>
  <DomainObject.Predmet.ProtustrankaNazivFormatedOIB>
    <izvorni_sadrzaj>SWIFT-DYNAMIC jednostavno društvo s ograničenom odgovornošću za trgovinu i usluge, OIB 29469922369</izvorni_sadrzaj>
    <derivirana_varijabla naziv="DomainObject.Predmet.ProtustrankaNazivFormatedOIB_1">SWIFT-DYNAMIC jednostavno društvo s ograničenom odgovornošću za trgovinu i usluge, OIB 29469922369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SWIFT-DYNAMIC jednostavno društvo s ograničenom odgovornošću za trgovinu i usluge zastupanog po punomoćniku Nensi Čolakić</item>
    </izvorni_sadrzaj>
    <derivirana_varijabla naziv="DomainObject.Predmet.ProtuStrankaListFormated_1">
      <item>SWIFT-DYNAMIC jednostavno društvo s ograničenom odgovornošću za trgovinu i usluge zastupanog po punomoćniku Nensi Čolakić</item>
    </derivirana_varijabla>
  </DomainObject.Predmet.ProtuStrankaListFormated>
  <DomainObject.Predmet.ProtuStrankaListFormatedOIB>
    <izvorni_sadrzaj>
      <item>SWIFT-DYNAMIC jednostavno društvo s ograničenom odgovornošću za trgovinu i usluge, OIB 29469922369 zastupanog po punomoćniku Nensi Čolakić</item>
    </izvorni_sadrzaj>
    <derivirana_varijabla naziv="DomainObject.Predmet.ProtuStrankaListFormatedOIB_1">
      <item>SWIFT-DYNAMIC jednostavno društvo s ograničenom odgovornošću za trgovinu i usluge, OIB 29469922369 zastupanog po punomoćniku Nensi Čolakić</item>
    </derivirana_varijabla>
  </DomainObject.Predmet.ProtuStrankaListFormatedOIB>
  <DomainObject.Predmet.ProtuStrankaListFormatedWithAdress>
    <izvorni_sadrzaj>
      <item>SWIFT-DYNAMIC jednostavno društvo s ograničenom odgovornošću za trgovinu i usluge, Novoselska 53 A , 10000 Zagreb zastupanog po punomoćniku Nensi Čolakić</item>
    </izvorni_sadrzaj>
    <derivirana_varijabla naziv="DomainObject.Predmet.ProtuStrankaListFormatedWithAdress_1">
      <item>SWIFT-DYNAMIC jednostavno društvo s ograničenom odgovornošću za trgovinu i usluge, Novoselska 53 A , 10000 Zagreb zastupanog po punomoćniku Nensi Čolakić</item>
    </derivirana_varijabla>
  </DomainObject.Predmet.ProtuStrankaListFormatedWithAdress>
  <DomainObject.Predmet.ProtuStrankaListFormatedWithAdressOIB>
    <izvorni_sadrzaj>
      <item>SWIFT-DYNAMIC jednostavno društvo s ograničenom odgovornošću za trgovinu i usluge, OIB 29469922369, Novoselska 53 A , 10000 Zagreb zastupanog po punomoćniku Nensi Čolakić</item>
    </izvorni_sadrzaj>
    <derivirana_varijabla naziv="DomainObject.Predmet.ProtuStrankaListFormatedWithAdressOIB_1">
      <item>SWIFT-DYNAMIC jednostavno društvo s ograničenom odgovornošću za trgovinu i usluge, OIB 29469922369, Novoselska 53 A , 10000 Zagreb zastupanog po punomoćniku Nensi Čolakić</item>
    </derivirana_varijabla>
  </DomainObject.Predmet.ProtuStrankaListFormatedWithAdressOIB>
  <DomainObject.Predmet.ProtuStrankaListNazivFormated>
    <izvorni_sadrzaj>
      <item>SWIFT-DYNAMIC jednostavno društvo s ograničenom odgovornošću za trgovinu i usluge</item>
    </izvorni_sadrzaj>
    <derivirana_varijabla naziv="DomainObject.Predmet.ProtuStrankaListNazivFormated_1">
      <item>SWIFT-DYNAMIC jednostavno društvo s ograničenom odgovornošću za trgovinu i usluge</item>
    </derivirana_varijabla>
  </DomainObject.Predmet.ProtuStrankaListNazivFormated>
  <DomainObject.Predmet.ProtuStrankaListNazivFormatedOIB>
    <izvorni_sadrzaj>
      <item>SWIFT-DYNAMIC jednostavno društvo s ograničenom odgovornošću za trgovinu i usluge, OIB 29469922369</item>
    </izvorni_sadrzaj>
    <derivirana_varijabla naziv="DomainObject.Predmet.ProtuStrankaListNazivFormatedOIB_1">
      <item>SWIFT-DYNAMIC jednostavno društvo s ograničenom odgovornošću za trgovinu i usluge, OIB 29469922369</item>
    </derivirana_varijabla>
  </DomainObject.Predmet.ProtuStrankaListNazivFormatedOIB>
  <DomainObject.Predmet.OstaliListFormated>
    <izvorni_sadrzaj>
      <item>Nensi Čolakić punomoćnik sudionika u postupku SWIFT-DYNAMIC jednostavno društvo s ograničenom odgovornošću za trgovinu i usluge</item>
    </izvorni_sadrzaj>
    <derivirana_varijabla naziv="DomainObject.Predmet.OstaliListFormated_1">
      <item>Nensi Čolakić punomoćnik sudionika u postupku SWIFT-DYNAMIC jednostavno društvo s ograničenom odgovornošću za trgovinu i usluge</item>
    </derivirana_varijabla>
  </DomainObject.Predmet.OstaliListFormated>
  <DomainObject.Predmet.OstaliListFormatedOIB>
    <izvorni_sadrzaj>
      <item>Nensi Čolakić, OIB 69574159662 punomoćnik sudionika u postupku SWIFT-DYNAMIC jednostavno društvo s ograničenom odgovornošću za trgovinu i usluge</item>
    </izvorni_sadrzaj>
    <derivirana_varijabla naziv="DomainObject.Predmet.OstaliListFormatedOIB_1">
      <item>Nensi Čolakić, OIB 69574159662 punomoćnik sudionika u postupku SWIFT-DYNAMIC jednostavno društvo s ograničenom odgovornošću za trgovinu i usluge</item>
    </derivirana_varijabla>
  </DomainObject.Predmet.OstaliListFormatedOIB>
  <DomainObject.Predmet.OstaliListFormatedWithAdress>
    <izvorni_sadrzaj>
      <item>Nensi Čolakić, Novoselska 53a, 10000 Zagreb punomoćnik sudionika u postupku SWIFT-DYNAMIC jednostavno društvo s ograničenom odgovornošću za trgovinu i usluge</item>
    </izvorni_sadrzaj>
    <derivirana_varijabla naziv="DomainObject.Predmet.OstaliListFormatedWithAdress_1">
      <item>Nensi Čolakić, Novoselska 53a, 10000 Zagreb punomoćnik sudionika u postupku SWIFT-DYNAMIC jednostavno društvo s ograničenom odgovornošću za trgovinu i usluge</item>
    </derivirana_varijabla>
  </DomainObject.Predmet.OstaliListFormatedWithAdress>
  <DomainObject.Predmet.OstaliListFormatedWithAdressOIB>
    <izvorni_sadrzaj>
      <item>Nensi Čolakić, OIB 69574159662, Novoselska 53a, 10000 Zagreb punomoćnik sudionika u postupku SWIFT-DYNAMIC jednostavno društvo s ograničenom odgovornošću za trgovinu i usluge</item>
    </izvorni_sadrzaj>
    <derivirana_varijabla naziv="DomainObject.Predmet.OstaliListFormatedWithAdressOIB_1">
      <item>Nensi Čolakić, OIB 69574159662, Novoselska 53a, 10000 Zagreb punomoćnik sudionika u postupku SWIFT-DYNAMIC jednostavno društvo s ograničenom odgovornošću za trgovinu i usluge</item>
    </derivirana_varijabla>
  </DomainObject.Predmet.OstaliListFormatedWithAdressOIB>
  <DomainObject.Predmet.OstaliListNazivFormated>
    <izvorni_sadrzaj>
      <item>Nensi Čolakić</item>
    </izvorni_sadrzaj>
    <derivirana_varijabla naziv="DomainObject.Predmet.OstaliListNazivFormated_1">
      <item>Nensi Čolakić</item>
    </derivirana_varijabla>
  </DomainObject.Predmet.OstaliListNazivFormated>
  <DomainObject.Predmet.OstaliListNazivFormatedOIB>
    <izvorni_sadrzaj>
      <item>Nensi Čolakić, OIB 69574159662</item>
    </izvorni_sadrzaj>
    <derivirana_varijabla naziv="DomainObject.Predmet.OstaliListNazivFormatedOIB_1">
      <item>Nensi Čolakić, OIB 69574159662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SWIFT-DYNAMIC jednostavno društvo s ograničenom odgovornošću za trgovinu i usluge</izvorni_sadrzaj>
    <derivirana_varijabla naziv="DomainObject.Predmet.ProtustrankaIDrugi_1">SWIFT-DYNAMIC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SWIFT-DYNAMIC jednostavno društvo s ograničenom odgovornošću za trgovinu i usluge, OIB 29469922369, Novoselska 53 A , 10000 Zagreb</izvorni_sadrzaj>
    <derivirana_varijabla naziv="DomainObject.Predmet.ProtustrankaIDrugiAdressOIB_1">SWIFT-DYNAMIC jednostavno društvo s ograničenom odgovornošću za trgovinu i usluge, OIB 29469922369, Novoselska 53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SWIFT-DYNAMIC jednostavno društvo s ograničenom odgovornošću za trgovinu i usluge</item>
      <item>FINA Regionalni centar Zagreb</item>
      <item>Nensi Čolakić</item>
    </izvorni_sadrzaj>
    <derivirana_varijabla naziv="DomainObject.Predmet.SudioniciListNaziv_1">
      <item>SWIFT-DYNAMIC jednostavno društvo s ograničenom odgovornošću za trgovinu i usluge</item>
      <item>FINA Regionalni centar Zagreb</item>
      <item>Nensi Čolakić</item>
    </derivirana_varijabla>
  </DomainObject.Predmet.SudioniciListNaziv>
  <DomainObject.Predmet.SudioniciListAdressOIB>
    <izvorni_sadrzaj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izvorni_sadrzaj>
    <derivirana_varijabla naziv="DomainObject.Predmet.SudioniciListAdressOIB_1"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29469922369</item>
      <item>, OIB 85821130368</item>
      <item>, OIB 69574159662</item>
    </izvorni_sadrzaj>
    <derivirana_varijabla naziv="DomainObject.Predmet.SudioniciListNazivOIB_1">
      <item>, OIB 29469922369</item>
      <item>, OIB 85821130368</item>
      <item>, OIB 69574159662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0D94C-2F72-46E4-93C0-BA2C9E0F3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3188</properties:Characters>
  <properties:Lines>128</properties:Lines>
  <properties:Paragraphs>62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2018-05-15T08:17:00Z</cp:lastPrinted>
  <dcterms:modified xmlns:xsi="http://www.w3.org/2001/XMLSchema-instance" xsi:type="dcterms:W3CDTF">2018-05-15T08:17:00Z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