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c8a3" w14:paraId="758c8a3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191C61">
        <w:t>34/17-3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191C61">
        <w:t xml:space="preserve"> BIO PODRAVINA d.o.o.</w:t>
      </w:r>
      <w:r w:rsidR="00665A9B">
        <w:t>,</w:t>
      </w:r>
      <w:r w:rsidR="00191C61">
        <w:t xml:space="preserve"> Mičetinac 89, Mičetinac, OIB: 58404106046,</w:t>
      </w:r>
      <w:r w:rsidR="00665A9B">
        <w:t xml:space="preserve"> </w:t>
      </w:r>
      <w:r w:rsidR="00637444">
        <w:t xml:space="preserve">dana </w:t>
      </w:r>
      <w:r w:rsidR="00BB4131">
        <w:t>1. veljače 2017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191C61">
        <w:t xml:space="preserve"> BIO PODRAVINA d.o.o., Mičetinac 89, Mičetinac, OIB: 58404106046</w:t>
      </w:r>
      <w:r w:rsidR="00740000">
        <w:t xml:space="preserve">, </w:t>
      </w:r>
      <w:r w:rsidR="00CB6C18">
        <w:t xml:space="preserve">iznosi </w:t>
      </w:r>
      <w:r w:rsidR="00191C61">
        <w:t>8.750,00</w:t>
      </w:r>
      <w:r w:rsidR="001021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402957">
        <w:t>direktor dužnika</w:t>
      </w:r>
      <w:r w:rsidR="0069451D">
        <w:t xml:space="preserve"> Mladen Ferenčak, Mičetinac, Mičetinac 89, OIB: 03176857405</w:t>
      </w:r>
      <w:r w:rsidR="00BB4131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BB4131">
        <w:t>1. veljače 2017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B4131">
        <w:t xml:space="preserve">      Sudac</w:t>
      </w:r>
      <w:r>
        <w:t>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1BBF" w:rsidR="007A1BBF">
      <w:r>
        <w:separator/>
      </w:r>
    </w:p>
  </w:endnote>
  <w:endnote w:id="0" w:type="continuationSeparator">
    <w:p w:rsidRDefault="007A1BBF" w:rsidR="007A1B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1BBF" w:rsidR="007A1BBF">
      <w:r>
        <w:separator/>
      </w:r>
    </w:p>
  </w:footnote>
  <w:footnote w:id="0" w:type="continuationSeparator">
    <w:p w:rsidRDefault="007A1BBF" w:rsidR="007A1B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0211E"/>
    <w:rsid w:val="0011336F"/>
    <w:rsid w:val="001159F0"/>
    <w:rsid w:val="00121DEA"/>
    <w:rsid w:val="00125406"/>
    <w:rsid w:val="00173FC2"/>
    <w:rsid w:val="00191C61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750B"/>
    <w:rsid w:val="002B49A1"/>
    <w:rsid w:val="002B541F"/>
    <w:rsid w:val="002F1F37"/>
    <w:rsid w:val="003074E6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6614E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9451D"/>
    <w:rsid w:val="006B6987"/>
    <w:rsid w:val="006C1AAA"/>
    <w:rsid w:val="006C4747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851D3"/>
    <w:rsid w:val="007925A0"/>
    <w:rsid w:val="007A1BBF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137D4"/>
    <w:rsid w:val="00933038"/>
    <w:rsid w:val="00940790"/>
    <w:rsid w:val="00941627"/>
    <w:rsid w:val="00943931"/>
    <w:rsid w:val="009463BE"/>
    <w:rsid w:val="00982CC9"/>
    <w:rsid w:val="009941B0"/>
    <w:rsid w:val="009A1525"/>
    <w:rsid w:val="009D0C5B"/>
    <w:rsid w:val="009E2798"/>
    <w:rsid w:val="009E3C97"/>
    <w:rsid w:val="00A00D9B"/>
    <w:rsid w:val="00A05A32"/>
    <w:rsid w:val="00A27869"/>
    <w:rsid w:val="00A632A3"/>
    <w:rsid w:val="00A71FB9"/>
    <w:rsid w:val="00A779EF"/>
    <w:rsid w:val="00A86085"/>
    <w:rsid w:val="00AA0CFE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4131"/>
    <w:rsid w:val="00BB6955"/>
    <w:rsid w:val="00BC2E00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51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1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1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1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1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51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1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1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1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1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St-34/2017</izvorni_sadrzaj>
    <derivirana_varijabla naziv="DomainObject.Predmet.OznakaBroj_1">St-34/2017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PODRAVINA za proizvodnju i distribuciju električne i toplinske energije d.o.o.</izvorni_sadrzaj>
    <derivirana_varijabla naziv="DomainObject.Predmet.ProtustrankaFormated_1">  BIO PODRAVINA za proizvodnju i distribuciju električne i toplinske energije d.o.o.</derivirana_varijabla>
  </DomainObject.Predmet.ProtustrankaFormated>
  <DomainObject.Predmet.ProtustrankaFormatedOIB>
    <izvorni_sadrzaj>  BIO PODRAVINA za proizvodnju i distribuciju električne i toplinske energije d.o.o., OIB 58404106046</izvorni_sadrzaj>
    <derivirana_varijabla naziv="DomainObject.Predmet.ProtustrankaFormatedOIB_1">  BIO PODRAVINA za proizvodnju i distribuciju električne i toplinske energije d.o.o., OIB 58404106046</derivirana_varijabla>
  </DomainObject.Predmet.ProtustrankaFormatedOIB>
  <DomainObject.Predmet.ProtustrankaFormatedWithAdress>
    <izvorni_sadrzaj> BIO PODRAVINA za proizvodnju i distribuciju električne i toplinske energije d.o.o., Mičetinac 89, 48350 Mičetinac</izvorni_sadrzaj>
    <derivirana_varijabla naziv="DomainObject.Predmet.ProtustrankaFormatedWithAdress_1"> BIO PODRAVINA za proizvodnju i distribuciju električne i toplinske energije d.o.o., Mičetinac 89, 48350 Mičetinac</derivirana_varijabla>
  </DomainObject.Predmet.ProtustrankaFormatedWithAdress>
  <DomainObject.Predmet.ProtustrankaFormatedWithAdressOIB>
    <izvorni_sadrzaj> BIO PODRAVINA za proizvodnju i distribuciju električne i toplinske energije d.o.o., OIB 58404106046, Mičetinac 89, 48350 Mičetinac</izvorni_sadrzaj>
    <derivirana_varijabla naziv="DomainObject.Predmet.ProtustrankaFormatedWithAdressOIB_1"> BIO PODRAVINA za proizvodnju i distribuciju električne i toplinske energije d.o.o., OIB 58404106046, Mičetinac 89, 48350 Mičetinac</derivirana_varijabla>
  </DomainObject.Predmet.ProtustrankaFormatedWithAdressOIB>
  <DomainObject.Predmet.ProtustrankaWithAdress>
    <izvorni_sadrzaj>BIO PODRAVINA za proizvodnju i distribuciju električne i toplinske energije d.o.o. Mičetinac 89, 48350 Mičetinac</izvorni_sadrzaj>
    <derivirana_varijabla naziv="DomainObject.Predmet.ProtustrankaWithAdress_1">BIO PODRAVINA za proizvodnju i distribuciju električne i toplinske energije d.o.o. Mičetinac 89, 48350 Mičetinac</derivirana_varijabla>
  </DomainObject.Predmet.ProtustrankaWithAdress>
  <DomainObject.Predmet.ProtustrankaWithAdressOIB>
    <izvorni_sadrzaj>BIO PODRAVINA za proizvodnju i distribuciju električne i toplinske energije d.o.o., OIB 58404106046, Mičetinac 89, 48350 Mičetinac</izvorni_sadrzaj>
    <derivirana_varijabla naziv="DomainObject.Predmet.ProtustrankaWithAdressOIB_1">BIO PODRAVINA za proizvodnju i distribuciju električne i toplinske energije d.o.o., OIB 58404106046, Mičetinac 89, 48350 Mičetinac</derivirana_varijabla>
  </DomainObject.Predmet.ProtustrankaWithAdressOIB>
  <DomainObject.Predmet.ProtustrankaNazivFormated>
    <izvorni_sadrzaj>BIO PODRAVINA za proizvodnju i distribuciju električne i toplinske energije d.o.o.</izvorni_sadrzaj>
    <derivirana_varijabla naziv="DomainObject.Predmet.ProtustrankaNazivFormated_1">BIO PODRAVINA za proizvodnju i distribuciju električne i toplinske energije d.o.o.</derivirana_varijabla>
  </DomainObject.Predmet.ProtustrankaNazivFormated>
  <DomainObject.Predmet.ProtustrankaNazivFormatedOIB>
    <izvorni_sadrzaj>BIO PODRAVINA za proizvodnju i distribuciju električne i toplinske energije d.o.o., OIB 58404106046</izvorni_sadrzaj>
    <derivirana_varijabla naziv="DomainObject.Predmet.ProtustrankaNazivFormatedOIB_1">BIO PODRAVINA za proizvodnju i distribuciju električne i toplinske energije d.o.o., OIB 58404106046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8750.00</izvorni_sadrzaj>
    <derivirana_varijabla naziv="DomainObject.Predmet.TrenutnaVrijednost_1">8750.00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BIO PODRAVINA za proizvodnju i distribuciju električne i toplinske energije d.o.o.</item>
    </izvorni_sadrzaj>
    <derivirana_varijabla naziv="DomainObject.Predmet.ProtuStrankaListFormated_1">
      <item>BIO PODRAVINA za proizvodnju i distribuciju električne i toplinske energije d.o.o.</item>
    </derivirana_varijabla>
  </DomainObject.Predmet.ProtuStrankaListFormated>
  <DomainObject.Predmet.ProtuStrankaListFormatedOIB>
    <izvorni_sadrzaj>
      <item>BIO PODRAVINA za proizvodnju i distribuciju električne i toplinske energije d.o.o., OIB 58404106046</item>
    </izvorni_sadrzaj>
    <derivirana_varijabla naziv="DomainObject.Predmet.ProtuStrankaListFormatedOIB_1">
      <item>BIO PODRAVINA za proizvodnju i distribuciju električne i toplinske energije d.o.o., OIB 58404106046</item>
    </derivirana_varijabla>
  </DomainObject.Predmet.ProtuStrankaListFormatedOIB>
  <DomainObject.Predmet.ProtuStrankaListFormatedWithAdress>
    <izvorni_sadrzaj>
      <item>BIO PODRAVINA za proizvodnju i distribuciju električne i toplinske energije d.o.o., Mičetinac 89, 48350 Mičetinac</item>
    </izvorni_sadrzaj>
    <derivirana_varijabla naziv="DomainObject.Predmet.ProtuStrankaListFormatedWithAdress_1">
      <item>BIO PODRAVINA za proizvodnju i distribuciju električne i toplinske energije d.o.o., Mičetinac 89, 48350 Mičetinac</item>
    </derivirana_varijabla>
  </DomainObject.Predmet.ProtuStrankaListFormatedWithAdress>
  <DomainObject.Predmet.ProtuStrankaListFormatedWithAdressOIB>
    <izvorni_sadrzaj>
      <item>BIO PODRAVINA za proizvodnju i distribuciju električne i toplinske energije d.o.o., OIB 58404106046, Mičetinac 89, 48350 Mičetinac</item>
    </izvorni_sadrzaj>
    <derivirana_varijabla naziv="DomainObject.Predmet.ProtuStrankaListFormatedWithAdressOIB_1">
      <item>BIO PODRAVINA za proizvodnju i distribuciju električne i toplinske energije d.o.o., OIB 58404106046, Mičetinac 89, 48350 Mičetinac</item>
    </derivirana_varijabla>
  </DomainObject.Predmet.ProtuStrankaListFormatedWithAdressOIB>
  <DomainObject.Predmet.ProtuStrankaListNazivFormated>
    <izvorni_sadrzaj>
      <item>BIO PODRAVINA za proizvodnju i distribuciju električne i toplinske energije d.o.o.</item>
    </izvorni_sadrzaj>
    <derivirana_varijabla naziv="DomainObject.Predmet.ProtuStrankaListNazivFormated_1">
      <item>BIO PODRAVINA za proizvodnju i distribuciju električne i toplinske energije d.o.o.</item>
    </derivirana_varijabla>
  </DomainObject.Predmet.ProtuStrankaListNazivFormated>
  <DomainObject.Predmet.ProtuStrankaListNazivFormatedOIB>
    <izvorni_sadrzaj>
      <item>BIO PODRAVINA za proizvodnju i distribuciju električne i toplinske energije d.o.o., OIB 58404106046</item>
    </izvorni_sadrzaj>
    <derivirana_varijabla naziv="DomainObject.Predmet.ProtuStrankaListNazivFormatedOIB_1">
      <item>BIO PODRAVINA za proizvodnju i distribuciju električne i toplinske energije d.o.o., OIB 58404106046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BIO PODRAVINA za proizvodnju i distribuciju električne i toplinske energije d.o.o.</izvorni_sadrzaj>
    <derivirana_varijabla naziv="DomainObject.Predmet.ProtustrankaIDrugi_1">BIO PODRAVINA za proizvodnju i distribuciju električne i toplinske energije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BIO PODRAVINA za proizvodnju i distribuciju električne i toplinske energije d.o.o., OIB 58404106046, Mičetinac 89, 48350 Mičetinac</izvorni_sadrzaj>
    <derivirana_varijabla naziv="DomainObject.Predmet.ProtustrankaIDrugiAdressOIB_1">BIO PODRAVINA za proizvodnju i distribuciju električne i toplinske energije d.o.o., OIB 58404106046, Mičetinac 89, 48350 Mičetinac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 PODRAVINA za proizvodnju i distribuciju električne i toplinske energije d.o.o.</item>
      <item>Sudski registar</item>
      <item>e-oglasna ploča</item>
    </izvorni_sadrzaj>
    <derivirana_varijabla naziv="DomainObject.Predmet.SudioniciListNaziv_1">
      <item>Financijska agencija</item>
      <item>BIO PODRAVINA za proizvodnju i distribuciju električne i toplinske energije d.o.o.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BIO PODRAVINA za proizvodnju i distribuciju električne i toplinske energije d.o.o., OIB 58404106046, Mičetinac 89,48350 Mičetinac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BIO PODRAVINA za proizvodnju i distribuciju električne i toplinske energije d.o.o., OIB 58404106046, Mičetinac 89,48350 Mičetinac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58404106046</item>
      <item>, OIB null</item>
      <item>, OIB null</item>
    </izvorni_sadrzaj>
    <derivirana_varijabla naziv="DomainObject.Predmet.SudioniciListNazivOIB_1">
      <item>, OIB 85821130368</item>
      <item>, OIB 58404106046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314121-2913-42B5-8F38-7B5B362A3C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341</properties:Words>
  <properties:Characters>1848</properties:Characters>
  <properties:Lines>46</properties:Lines>
  <properties:Paragraphs>14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2017-02-01T09:54:00Z</cp:lastPrinted>
  <dcterms:modified xmlns:xsi="http://www.w3.org/2001/XMLSchema-instance" xsi:type="dcterms:W3CDTF">2017-02-01T09:56:00Z</dcterms:modified>
  <cp:revision>113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