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a7d3" w14:paraId="ad1a7d3" w:rsidRDefault="00AA7C47" w:rsidP="00AA7C47" w:rsidR="00AA7C47" w:rsidRPr="00AA7C47">
      <w:pPr>
        <w15:collapsed w:val="false"/>
      </w:pPr>
      <w:bookmarkStart w:name="_GoBack" w:id="0"/>
      <w:bookmarkEnd w:id="0"/>
      <w:r w:rsidRPr="00AA7C47">
        <w:t xml:space="preserve">           </w:t>
      </w:r>
      <w:r w:rsidRPr="00AA7C4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A7C47" w:rsidP="00196877" w:rsidR="00AA7C47" w:rsidRPr="00AA7C47">
      <w:pPr>
        <w:spacing w:before="100"/>
      </w:pPr>
      <w:r w:rsidRPr="00AA7C47">
        <w:t>REPUBLIKA HRVATSKA</w:t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</w:r>
      <w:r w:rsidRPr="00AA7C47">
        <w:tab/>
        <w:t xml:space="preserve">      </w:t>
      </w:r>
    </w:p>
    <w:p w:rsidRDefault="00AA7C47" w:rsidP="00AA7C47" w:rsidR="0018446E" w:rsidRPr="009B581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AA7C47">
        <w:t>TRGOVAČKI SUD U SPLITU</w:t>
      </w:r>
      <w:r w:rsidR="00C1399A" w:rsidRPr="009B5817">
        <w:tab/>
      </w:r>
      <w:r w:rsidR="00C1399A" w:rsidRPr="009B5817">
        <w:tab/>
      </w:r>
    </w:p>
    <w:p w:rsidRDefault="0018446E" w:rsidP="00667786" w:rsidR="00BD0385" w:rsidRPr="009B5817">
      <w:r w:rsidRPr="009B5817">
        <w:t xml:space="preserve">Split, </w:t>
      </w:r>
      <w:r w:rsidR="00BD0385" w:rsidRPr="009B5817">
        <w:t>Sukoišanska</w:t>
      </w:r>
      <w:r w:rsidRPr="009B5817">
        <w:t xml:space="preserve"> 6</w:t>
      </w:r>
    </w:p>
    <w:p w:rsidRDefault="00BD0385" w:rsidP="00B34602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716CB0" w:rsidP="00B34602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stečajnoj 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B34602" w:rsidRPr="00B34602">
        <w:t xml:space="preserve">u postupku povodom prijedloga predlagatelja–vjerovnika NIKOLE SUĆA iz Splita, Kralja Zvonimira 67, OIB: 81299489623, za otvaranje stečajnog postupka nad dužnikom TENIS KLUB ˝SPLIT˝, Put Firula 18, Split, OIB: 86720612552, dana </w:t>
      </w:r>
      <w:r w:rsidR="00B34602">
        <w:t>11. travnja</w:t>
      </w:r>
      <w:r w:rsidR="00B34602" w:rsidRPr="00B34602">
        <w:t xml:space="preserve"> 2016. godine</w:t>
      </w:r>
    </w:p>
    <w:p w:rsidRDefault="00293CF7" w:rsidP="00B34602" w:rsidR="00293CF7" w:rsidRPr="009B5817">
      <w:pPr>
        <w:spacing w:after="200" w:before="200"/>
        <w:jc w:val="center"/>
      </w:pPr>
      <w:r>
        <w:t>r i j e š i</w:t>
      </w:r>
      <w:r w:rsidRPr="009B5817">
        <w:t xml:space="preserve"> o   j e </w:t>
      </w:r>
    </w:p>
    <w:p w:rsidRDefault="00765575" w:rsidP="00B34602" w:rsidR="00196877">
      <w:pPr>
        <w:ind w:firstLine="708"/>
        <w:jc w:val="both"/>
      </w:pPr>
      <w:r>
        <w:t>Ispravlja se</w:t>
      </w:r>
      <w:r w:rsidR="00AB2A78">
        <w:t xml:space="preserve"> točka </w:t>
      </w:r>
      <w:r w:rsidR="00B34602">
        <w:t>I</w:t>
      </w:r>
      <w:r w:rsidR="00AB2A78">
        <w:t>I. izreke</w:t>
      </w:r>
      <w:r>
        <w:t xml:space="preserve"> rje</w:t>
      </w:r>
      <w:r w:rsidR="00AB2A78">
        <w:t>šenja</w:t>
      </w:r>
      <w:r w:rsidR="00196877">
        <w:t xml:space="preserve"> ovog suda poslovni broj: 11</w:t>
      </w:r>
      <w:r>
        <w:t>. St-</w:t>
      </w:r>
      <w:r w:rsidR="00B34602">
        <w:t>484/2015</w:t>
      </w:r>
      <w:r>
        <w:t xml:space="preserve"> od </w:t>
      </w:r>
      <w:r w:rsidR="00B34602">
        <w:t>29. ožujka 2016. godine, alineja treća,</w:t>
      </w:r>
      <w:r>
        <w:t xml:space="preserve"> na način da umjesto</w:t>
      </w:r>
      <w:r w:rsidR="00B34602">
        <w:t xml:space="preserve">: </w:t>
      </w:r>
      <w:r w:rsidR="00196877">
        <w:t>˝</w:t>
      </w:r>
      <w:r w:rsidR="00B34602">
        <w:t>će se odrediti njegovo brisanje iz sudskog registra</w:t>
      </w:r>
      <w:r w:rsidR="00196877">
        <w:t>˝</w:t>
      </w:r>
      <w:r w:rsidR="00B34602">
        <w:t xml:space="preserve">, </w:t>
      </w:r>
      <w:r w:rsidR="00196877">
        <w:t>ima ispravno stajati:</w:t>
      </w:r>
      <w:r w:rsidR="00B34602">
        <w:t xml:space="preserve"> ˝će se odrediti njegovo brisanje iz registra udruga˝.</w:t>
      </w:r>
    </w:p>
    <w:p w:rsidRDefault="00293CF7" w:rsidP="00B34602" w:rsidR="006B0B13" w:rsidRPr="00716CB0">
      <w:pPr>
        <w:spacing w:after="100" w:before="180"/>
        <w:jc w:val="center"/>
      </w:pPr>
      <w:r w:rsidRPr="00716CB0">
        <w:t>Obrazloženje</w:t>
      </w:r>
    </w:p>
    <w:p w:rsidRDefault="00765575" w:rsidP="00B34602" w:rsidR="00765575">
      <w:pPr>
        <w:ind w:firstLine="709"/>
        <w:jc w:val="both"/>
      </w:pPr>
      <w:r>
        <w:t>Očitom omaškom u pisanju u rj</w:t>
      </w:r>
      <w:r w:rsidR="00196877">
        <w:t>ešenju ovog suda poslovni broj 11</w:t>
      </w:r>
      <w:r>
        <w:t>. St-</w:t>
      </w:r>
      <w:r w:rsidR="00B34602">
        <w:t>484/2015</w:t>
      </w:r>
      <w:r w:rsidRPr="00433378">
        <w:t xml:space="preserve"> </w:t>
      </w:r>
      <w:r>
        <w:t xml:space="preserve">od </w:t>
      </w:r>
      <w:r w:rsidR="00B34602">
        <w:t>29. ožujka 2016</w:t>
      </w:r>
      <w:r w:rsidR="00196877">
        <w:t>.</w:t>
      </w:r>
      <w:r>
        <w:t xml:space="preserve"> </w:t>
      </w:r>
      <w:r w:rsidRPr="00433378">
        <w:t>godine</w:t>
      </w:r>
      <w:r>
        <w:t xml:space="preserve"> u </w:t>
      </w:r>
      <w:r w:rsidR="00B34602">
        <w:t xml:space="preserve">rješenju o pozivu na uplatu predujma pogrešno je određeno brisanje dužnika iz sudskog registra, umjesto iz registra udruga. </w:t>
      </w:r>
    </w:p>
    <w:p w:rsidRDefault="00350596" w:rsidP="00B34602" w:rsidR="0041370E">
      <w:pPr>
        <w:spacing w:before="200"/>
        <w:ind w:firstLine="709"/>
        <w:jc w:val="both"/>
      </w:pPr>
      <w:r w:rsidRPr="00350596">
        <w:rPr>
          <w:rFonts w:eastAsiaTheme="minorHAnsi"/>
          <w:bCs/>
          <w:iCs/>
          <w:noProof/>
        </w:rPr>
        <w:t xml:space="preserve">Slijedom navedenog, a </w:t>
      </w:r>
      <w:r w:rsidRPr="00350596">
        <w:rPr>
          <w:rFonts w:eastAsiaTheme="minorHAnsi"/>
          <w:lang w:eastAsia="en-US"/>
        </w:rPr>
        <w:t xml:space="preserve">temeljem odredbe čl. 6. Stečajnog zakona (˝Narodne novine˝ 44/96, 29/99, 129/00, 123/03, 82/06, 116/10, 25/12, 133/12 i 45/13; dalje SZ) u vezi s odredbom čl. 342. st. 1. Zakona o </w:t>
      </w:r>
      <w:r w:rsidRPr="00350596">
        <w:rPr>
          <w:rFonts w:eastAsiaTheme="minorHAnsi"/>
          <w:bCs/>
          <w:lang w:eastAsia="en-US"/>
        </w:rPr>
        <w:t>parničnom postupku (˝Narodne novine˝ broj 53/91, 91/92, 112/99, 88/01, 117/03, 88/05, 2/07, 84/08, 96/08, 123/08, 57/11 i 25/13, dalje: ZPP) odlučeno je kao u izreci ovog rješenja.</w:t>
      </w:r>
      <w:r w:rsidR="007304D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141">
        <w:t xml:space="preserve">                          </w:t>
      </w:r>
    </w:p>
    <w:p w:rsidRDefault="00293CF7" w:rsidP="00B34602" w:rsidR="00293CF7">
      <w:pPr>
        <w:spacing w:before="180"/>
        <w:jc w:val="center"/>
      </w:pPr>
      <w:r>
        <w:t xml:space="preserve">U Splitu, </w:t>
      </w:r>
      <w:r w:rsidR="00B34602">
        <w:t>11. travnja 2016</w:t>
      </w:r>
      <w:r>
        <w:t>. godine</w:t>
      </w:r>
    </w:p>
    <w:p w:rsidRDefault="00293CF7" w:rsidP="00B34602" w:rsidR="00293CF7">
      <w:pPr>
        <w:spacing w:before="180"/>
        <w:ind w:left="6372"/>
        <w:jc w:val="center"/>
      </w:pPr>
      <w:r>
        <w:t>SUTKINJA</w:t>
      </w:r>
    </w:p>
    <w:p w:rsidRDefault="00293CF7" w:rsidP="00B34602" w:rsidR="00293CF7">
      <w:pPr>
        <w:ind w:left="6373"/>
        <w:jc w:val="center"/>
      </w:pPr>
      <w:r>
        <w:t>ANA GOLUB GRUIĆ</w:t>
      </w:r>
    </w:p>
    <w:p w:rsidRDefault="00293CF7" w:rsidP="00293CF7" w:rsidR="00293CF7">
      <w:pPr>
        <w:spacing w:before="200"/>
        <w:jc w:val="both"/>
      </w:pPr>
      <w:r w:rsidRPr="00716CB0">
        <w:t>POUKA O PRAVNOM LIJEKU:</w:t>
      </w:r>
    </w:p>
    <w:p w:rsidRDefault="00293CF7" w:rsidP="00293CF7" w:rsidR="00293CF7">
      <w:pPr>
        <w:jc w:val="both"/>
      </w:pPr>
      <w:r w:rsidRPr="00705DFE">
        <w:t>Protiv ovog rješenja je dopuštena žalba. Žalba se izjavljuje Visokom trgo</w:t>
      </w:r>
      <w:r w:rsidR="00B34602">
        <w:t>vačkom sudu Republike Hrvatske</w:t>
      </w:r>
      <w:r w:rsidRPr="00705DFE">
        <w:t>, putem ovog suda, u 3 istovjetna primjerka, u roku od 8 dana od dana dostave  rješenja.</w:t>
      </w:r>
    </w:p>
    <w:p w:rsidRDefault="00B34602" w:rsidP="00B34602" w:rsidR="00B34602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34602" w:rsidP="00B34602" w:rsidR="00B34602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predlagatelju</w:t>
      </w:r>
    </w:p>
    <w:p w:rsidRDefault="00B34602" w:rsidP="00B34602" w:rsidR="00B34602">
      <w:pPr>
        <w:numPr>
          <w:ilvl w:val="12"/>
          <w:numId w:val="0"/>
        </w:numPr>
        <w:ind w:firstLine="284"/>
        <w:jc w:val="both"/>
      </w:pPr>
      <w:r>
        <w:t xml:space="preserve">-  dužniku </w:t>
      </w:r>
    </w:p>
    <w:p w:rsidRDefault="00B34602" w:rsidP="00B34602" w:rsidR="00B34602">
      <w:pPr>
        <w:numPr>
          <w:ilvl w:val="12"/>
          <w:numId w:val="0"/>
        </w:numPr>
        <w:ind w:firstLine="284"/>
        <w:jc w:val="both"/>
      </w:pPr>
      <w:r>
        <w:t>-  privremenom zastupniku dužnika</w:t>
      </w:r>
      <w:r w:rsidRPr="00E567AF">
        <w:t xml:space="preserve"> </w:t>
      </w:r>
    </w:p>
    <w:p w:rsidRDefault="00B34602" w:rsidP="00B34602" w:rsidR="00B34602">
      <w:pPr>
        <w:numPr>
          <w:ilvl w:val="12"/>
          <w:numId w:val="0"/>
        </w:numPr>
        <w:ind w:firstLine="284"/>
        <w:jc w:val="both"/>
      </w:pPr>
      <w:r>
        <w:t>-  privremenoj stečajnoj upraviteljici</w:t>
      </w:r>
    </w:p>
    <w:p w:rsidRDefault="00B34602" w:rsidP="00B34602" w:rsidR="00B34602">
      <w:pPr>
        <w:numPr>
          <w:ilvl w:val="12"/>
          <w:numId w:val="0"/>
        </w:numPr>
        <w:ind w:firstLine="284"/>
        <w:jc w:val="both"/>
      </w:pPr>
      <w:r>
        <w:t>-</w:t>
      </w:r>
      <w:r w:rsidRPr="002C3422">
        <w:t xml:space="preserve"> </w:t>
      </w:r>
      <w:r>
        <w:t xml:space="preserve"> </w:t>
      </w:r>
      <w:r w:rsidRPr="0065129A">
        <w:t>Fina, Regionalni centar Split</w:t>
      </w:r>
    </w:p>
    <w:p w:rsidRDefault="00B34602" w:rsidP="00B34602" w:rsidR="00B34602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34602" w:rsidP="00B34602" w:rsidR="00EF7DFE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sectPr w:rsidSect="00B34602" w:rsidR="00EF7DF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4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AA7C47">
      <w:t>11. St-</w:t>
    </w:r>
    <w:r w:rsidR="00B34602">
      <w:t>484/2015</w:t>
    </w:r>
  </w:p>
  <w:p w:rsidRDefault="00C45BD5" w:rsidR="00C45BD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C47" w:rsidP="00BD0385" w:rsidR="00C45BD5">
    <w:pPr>
      <w:pStyle w:val="Zaglavlje"/>
      <w:jc w:val="right"/>
    </w:pPr>
    <w:r>
      <w:t>11. St-</w:t>
    </w:r>
    <w:r w:rsidR="00B34602">
      <w:t>484/2015</w:t>
    </w:r>
  </w:p>
  <w:p w:rsidRDefault="00B34602" w:rsidR="00B34602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3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6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9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"/>
  </w:num>
  <w:num w:numId="10">
    <w:abstractNumId w:val="14"/>
  </w:num>
  <w:num w:numId="11">
    <w:abstractNumId w:val="7"/>
  </w:num>
  <w:num w:numId="12">
    <w:abstractNumId w:val="15"/>
  </w:num>
  <w:num w:numId="13">
    <w:abstractNumId w:val="6"/>
  </w:num>
  <w:num w:numId="14">
    <w:abstractNumId w:val="17"/>
  </w:num>
  <w:num w:numId="15">
    <w:abstractNumId w:val="2"/>
  </w:num>
  <w:num w:numId="16">
    <w:abstractNumId w:val="4"/>
  </w:num>
  <w:num w:numId="17">
    <w:abstractNumId w:val="16"/>
  </w:num>
  <w:num w:numId="18">
    <w:abstractNumId w:val="12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F7797"/>
    <w:rsid w:val="001467DF"/>
    <w:rsid w:val="00154C58"/>
    <w:rsid w:val="0016307D"/>
    <w:rsid w:val="00173061"/>
    <w:rsid w:val="0018446E"/>
    <w:rsid w:val="00196877"/>
    <w:rsid w:val="001B0F56"/>
    <w:rsid w:val="001C3BAE"/>
    <w:rsid w:val="001E4B12"/>
    <w:rsid w:val="001F2DBC"/>
    <w:rsid w:val="001F6555"/>
    <w:rsid w:val="00200B12"/>
    <w:rsid w:val="00214308"/>
    <w:rsid w:val="00243E58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50596"/>
    <w:rsid w:val="00366AE0"/>
    <w:rsid w:val="003728AD"/>
    <w:rsid w:val="00384E91"/>
    <w:rsid w:val="003B26A3"/>
    <w:rsid w:val="003B382C"/>
    <w:rsid w:val="003C126E"/>
    <w:rsid w:val="003C2B5A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33A2B"/>
    <w:rsid w:val="00441386"/>
    <w:rsid w:val="00446890"/>
    <w:rsid w:val="004537BD"/>
    <w:rsid w:val="00456907"/>
    <w:rsid w:val="004615D4"/>
    <w:rsid w:val="0046187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216D3"/>
    <w:rsid w:val="0053192B"/>
    <w:rsid w:val="00543AD4"/>
    <w:rsid w:val="0054739B"/>
    <w:rsid w:val="00551F2A"/>
    <w:rsid w:val="00553001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40616"/>
    <w:rsid w:val="0064573B"/>
    <w:rsid w:val="00647FC9"/>
    <w:rsid w:val="00650F66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73F6"/>
    <w:rsid w:val="00762530"/>
    <w:rsid w:val="00765575"/>
    <w:rsid w:val="007777EF"/>
    <w:rsid w:val="00782224"/>
    <w:rsid w:val="00786860"/>
    <w:rsid w:val="007A1C17"/>
    <w:rsid w:val="007A2049"/>
    <w:rsid w:val="007A49C6"/>
    <w:rsid w:val="00802065"/>
    <w:rsid w:val="0080601A"/>
    <w:rsid w:val="00811084"/>
    <w:rsid w:val="00812DDE"/>
    <w:rsid w:val="008145A6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817"/>
    <w:rsid w:val="009C390C"/>
    <w:rsid w:val="009C4EB0"/>
    <w:rsid w:val="009E0111"/>
    <w:rsid w:val="009E0CCA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41EC"/>
    <w:rsid w:val="00A74A10"/>
    <w:rsid w:val="00A8543C"/>
    <w:rsid w:val="00A977D4"/>
    <w:rsid w:val="00AA33FE"/>
    <w:rsid w:val="00AA7C47"/>
    <w:rsid w:val="00AB2A78"/>
    <w:rsid w:val="00AD542B"/>
    <w:rsid w:val="00AF5F22"/>
    <w:rsid w:val="00B0602E"/>
    <w:rsid w:val="00B251E1"/>
    <w:rsid w:val="00B34602"/>
    <w:rsid w:val="00B4111F"/>
    <w:rsid w:val="00B506AB"/>
    <w:rsid w:val="00B95FB0"/>
    <w:rsid w:val="00B9709E"/>
    <w:rsid w:val="00BB04DD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238A"/>
    <w:rsid w:val="00C7791D"/>
    <w:rsid w:val="00C85BB9"/>
    <w:rsid w:val="00C87BD4"/>
    <w:rsid w:val="00CA3B04"/>
    <w:rsid w:val="00CA48BB"/>
    <w:rsid w:val="00CB6988"/>
    <w:rsid w:val="00CC59AB"/>
    <w:rsid w:val="00CD39DA"/>
    <w:rsid w:val="00CE65C0"/>
    <w:rsid w:val="00CF6B1C"/>
    <w:rsid w:val="00D07565"/>
    <w:rsid w:val="00D16C9A"/>
    <w:rsid w:val="00D67C43"/>
    <w:rsid w:val="00D70E10"/>
    <w:rsid w:val="00D92CF0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7F"/>
    <w:rsid w:val="00ED3B0E"/>
    <w:rsid w:val="00ED686A"/>
    <w:rsid w:val="00EE7126"/>
    <w:rsid w:val="00EF34CF"/>
    <w:rsid w:val="00EF4B78"/>
    <w:rsid w:val="00EF6AB0"/>
    <w:rsid w:val="00EF7DFE"/>
    <w:rsid w:val="00F0364C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11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36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6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6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6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6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036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6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6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6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6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2015.</izvorni_sadrzaj>
    <derivirana_varijabla naziv="DomainObject.Predmet.DatumOsnivanja_1">14.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St-484/2015</izvorni_sadrzaj>
    <derivirana_varijabla naziv="DomainObject.Predmet.OznakaBroj_1">St-484/2015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 KLUB SPLIT</izvorni_sadrzaj>
    <derivirana_varijabla naziv="DomainObject.Predmet.ProtustrankaFormated_1">  TENIS KLUB SPLIT</derivirana_varijabla>
  </DomainObject.Predmet.ProtustrankaFormated>
  <DomainObject.Predmet.ProtustrankaFormatedOIB>
    <izvorni_sadrzaj>  TENIS KLUB SPLIT, OIB 86720612552</izvorni_sadrzaj>
    <derivirana_varijabla naziv="DomainObject.Predmet.ProtustrankaFormatedOIB_1">  TENIS KLUB SPLIT, OIB 86720612552</derivirana_varijabla>
  </DomainObject.Predmet.ProtustrankaFormatedOIB>
  <DomainObject.Predmet.ProtustrankaFormatedWithAdress>
    <izvorni_sadrzaj> TENIS KLUB SPLIT, Put Firula 18, 21000 Split</izvorni_sadrzaj>
    <derivirana_varijabla naziv="DomainObject.Predmet.ProtustrankaFormatedWithAdress_1"> TENIS KLUB SPLIT, Put Firula 18, 21000 Split</derivirana_varijabla>
  </DomainObject.Predmet.ProtustrankaFormatedWithAdress>
  <DomainObject.Predmet.ProtustrankaFormatedWithAdressOIB>
    <izvorni_sadrzaj> TENIS KLUB SPLIT, OIB 86720612552, Put Firula 18, 21000 Split</izvorni_sadrzaj>
    <derivirana_varijabla naziv="DomainObject.Predmet.ProtustrankaFormatedWithAdressOIB_1"> TENIS KLUB SPLIT, OIB 86720612552, Put Firula 18, 21000 Split</derivirana_varijabla>
  </DomainObject.Predmet.ProtustrankaFormatedWithAdressOIB>
  <DomainObject.Predmet.ProtustrankaWithAdress>
    <izvorni_sadrzaj>TENIS KLUB SPLIT Put Firula 18, 21000 Split</izvorni_sadrzaj>
    <derivirana_varijabla naziv="DomainObject.Predmet.ProtustrankaWithAdress_1">TENIS KLUB SPLIT Put Firula 18, 21000 Split</derivirana_varijabla>
  </DomainObject.Predmet.ProtustrankaWithAdress>
  <DomainObject.Predmet.ProtustrankaWithAdressOIB>
    <izvorni_sadrzaj>TENIS KLUB SPLIT, OIB 86720612552, Put Firula 18, 21000 Split</izvorni_sadrzaj>
    <derivirana_varijabla naziv="DomainObject.Predmet.ProtustrankaWithAdressOIB_1">TENIS KLUB SPLIT, OIB 86720612552, Put Firula 18, 21000 Split</derivirana_varijabla>
  </DomainObject.Predmet.ProtustrankaWithAdressOIB>
  <DomainObject.Predmet.ProtustrankaNazivFormated>
    <izvorni_sadrzaj>TENIS KLUB SPLIT</izvorni_sadrzaj>
    <derivirana_varijabla naziv="DomainObject.Predmet.ProtustrankaNazivFormated_1">TENIS KLUB SPLIT</derivirana_varijabla>
  </DomainObject.Predmet.ProtustrankaNazivFormated>
  <DomainObject.Predmet.ProtustrankaNazivFormatedOIB>
    <izvorni_sadrzaj>TENIS KLUB SPLIT, OIB 86720612552</izvorni_sadrzaj>
    <derivirana_varijabla naziv="DomainObject.Predmet.ProtustrankaNazivFormatedOIB_1">TENIS KLUB SPLIT, OIB 86720612552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Suća</izvorni_sadrzaj>
    <derivirana_varijabla naziv="DomainObject.Predmet.StrankaFormated_1">  Nikola Suća</derivirana_varijabla>
  </DomainObject.Predmet.StrankaFormated>
  <DomainObject.Predmet.StrankaFormatedOIB>
    <izvorni_sadrzaj>  Nikola Suća, OIB 81299489623</izvorni_sadrzaj>
    <derivirana_varijabla naziv="DomainObject.Predmet.StrankaFormatedOIB_1">  Nikola Suća, OIB 81299489623</derivirana_varijabla>
  </DomainObject.Predmet.StrankaFormatedOIB>
  <DomainObject.Predmet.StrankaFormatedWithAdress>
    <izvorni_sadrzaj> Nikola Suća, Kralja Zvonimira 67, 21000 Split</izvorni_sadrzaj>
    <derivirana_varijabla naziv="DomainObject.Predmet.StrankaFormatedWithAdress_1"> Nikola Suća, Kralja Zvonimira 67, 21000 Split</derivirana_varijabla>
  </DomainObject.Predmet.StrankaFormatedWithAdress>
  <DomainObject.Predmet.StrankaFormatedWithAdressOIB>
    <izvorni_sadrzaj> Nikola Suća, OIB 81299489623, Kralja Zvonimira 67, 21000 Split</izvorni_sadrzaj>
    <derivirana_varijabla naziv="DomainObject.Predmet.StrankaFormatedWithAdressOIB_1"> Nikola Suća, OIB 81299489623, Kralja Zvonimira 67, 21000 Split</derivirana_varijabla>
  </DomainObject.Predmet.StrankaFormatedWithAdressOIB>
  <DomainObject.Predmet.StrankaWithAdress>
    <izvorni_sadrzaj>Nikola Suća Kralja Zvonimira 67,21000 Split</izvorni_sadrzaj>
    <derivirana_varijabla naziv="DomainObject.Predmet.StrankaWithAdress_1">Nikola Suća Kralja Zvonimira 67,21000 Split</derivirana_varijabla>
  </DomainObject.Predmet.StrankaWithAdress>
  <DomainObject.Predmet.StrankaWithAdressOIB>
    <izvorni_sadrzaj>Nikola Suća, OIB 81299489623, Kralja Zvonimira 67,21000 Split</izvorni_sadrzaj>
    <derivirana_varijabla naziv="DomainObject.Predmet.StrankaWithAdressOIB_1">Nikola Suća, OIB 81299489623, Kralja Zvonimira 67,21000 Split</derivirana_varijabla>
  </DomainObject.Predmet.StrankaWithAdressOIB>
  <DomainObject.Predmet.StrankaNazivFormated>
    <izvorni_sadrzaj>Nikola Suća</izvorni_sadrzaj>
    <derivirana_varijabla naziv="DomainObject.Predmet.StrankaNazivFormated_1">Nikola Suća</derivirana_varijabla>
  </DomainObject.Predmet.StrankaNazivFormated>
  <DomainObject.Predmet.StrankaNazivFormatedOIB>
    <izvorni_sadrzaj>Nikola Suća, OIB 81299489623</izvorni_sadrzaj>
    <derivirana_varijabla naziv="DomainObject.Predmet.StrankaNazivFormatedOIB_1">Nikola Suća, OIB 81299489623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Nikola Suća</item>
    </izvorni_sadrzaj>
    <derivirana_varijabla naziv="DomainObject.Predmet.StrankaListFormated_1">
      <item>Nikola Suća</item>
    </derivirana_varijabla>
  </DomainObject.Predmet.StrankaListFormated>
  <DomainObject.Predmet.StrankaListFormatedOIB>
    <izvorni_sadrzaj>
      <item>Nikola Suća, OIB 81299489623</item>
    </izvorni_sadrzaj>
    <derivirana_varijabla naziv="DomainObject.Predmet.StrankaListFormatedOIB_1">
      <item>Nikola Suća, OIB 81299489623</item>
    </derivirana_varijabla>
  </DomainObject.Predmet.StrankaListFormatedOIB>
  <DomainObject.Predmet.StrankaListFormatedWithAdress>
    <izvorni_sadrzaj>
      <item>Nikola Suća, Kralja Zvonimira 67, 21000 Split</item>
    </izvorni_sadrzaj>
    <derivirana_varijabla naziv="DomainObject.Predmet.StrankaListFormatedWithAdress_1">
      <item>Nikola Suća, Kralja Zvonimira 67, 21000 Split</item>
    </derivirana_varijabla>
  </DomainObject.Predmet.StrankaListFormatedWithAdress>
  <DomainObject.Predmet.StrankaListFormatedWithAdressOIB>
    <izvorni_sadrzaj>
      <item>Nikola Suća, OIB 81299489623, Kralja Zvonimira 67, 21000 Split</item>
    </izvorni_sadrzaj>
    <derivirana_varijabla naziv="DomainObject.Predmet.StrankaListFormatedWithAdressOIB_1">
      <item>Nikola Suća, OIB 81299489623, Kralja Zvonimira 67, 21000 Split</item>
    </derivirana_varijabla>
  </DomainObject.Predmet.StrankaListFormatedWithAdressOIB>
  <DomainObject.Predmet.StrankaListNazivFormated>
    <izvorni_sadrzaj>
      <item>Nikola Suća</item>
    </izvorni_sadrzaj>
    <derivirana_varijabla naziv="DomainObject.Predmet.StrankaListNazivFormated_1">
      <item>Nikola Suća</item>
    </derivirana_varijabla>
  </DomainObject.Predmet.StrankaListNazivFormated>
  <DomainObject.Predmet.StrankaListNazivFormatedOIB>
    <izvorni_sadrzaj>
      <item>Nikola Suća, OIB 81299489623</item>
    </izvorni_sadrzaj>
    <derivirana_varijabla naziv="DomainObject.Predmet.StrankaListNazivFormatedOIB_1">
      <item>Nikola Suća, OIB 81299489623</item>
    </derivirana_varijabla>
  </DomainObject.Predmet.StrankaListNazivFormatedOIB>
  <DomainObject.Predmet.ProtuStrankaListFormated>
    <izvorni_sadrzaj>
      <item>TENIS KLUB SPLIT</item>
    </izvorni_sadrzaj>
    <derivirana_varijabla naziv="DomainObject.Predmet.ProtuStrankaListFormated_1">
      <item>TENIS KLUB SPLIT</item>
    </derivirana_varijabla>
  </DomainObject.Predmet.ProtuStrankaListFormated>
  <DomainObject.Predmet.ProtuStrankaListFormatedOIB>
    <izvorni_sadrzaj>
      <item>TENIS KLUB SPLIT, OIB 86720612552</item>
    </izvorni_sadrzaj>
    <derivirana_varijabla naziv="DomainObject.Predmet.ProtuStrankaListFormatedOIB_1">
      <item>TENIS KLUB SPLIT, OIB 86720612552</item>
    </derivirana_varijabla>
  </DomainObject.Predmet.ProtuStrankaListFormatedOIB>
  <DomainObject.Predmet.ProtuStrankaListFormatedWithAdress>
    <izvorni_sadrzaj>
      <item>TENIS KLUB SPLIT, Put Firula 18, 21000 Split</item>
    </izvorni_sadrzaj>
    <derivirana_varijabla naziv="DomainObject.Predmet.ProtuStrankaListFormatedWithAdress_1">
      <item>TENIS KLUB SPLIT, Put Firula 18, 21000 Split</item>
    </derivirana_varijabla>
  </DomainObject.Predmet.ProtuStrankaListFormatedWithAdress>
  <DomainObject.Predmet.ProtuStrankaListFormatedWithAdressOIB>
    <izvorni_sadrzaj>
      <item>TENIS KLUB SPLIT, OIB 86720612552, Put Firula 18, 21000 Split</item>
    </izvorni_sadrzaj>
    <derivirana_varijabla naziv="DomainObject.Predmet.ProtuStrankaListFormatedWithAdressOIB_1">
      <item>TENIS KLUB SPLIT, OIB 86720612552, Put Firula 18, 21000 Split</item>
    </derivirana_varijabla>
  </DomainObject.Predmet.ProtuStrankaListFormatedWithAdressOIB>
  <DomainObject.Predmet.ProtuStrankaListNazivFormated>
    <izvorni_sadrzaj>
      <item>TENIS KLUB SPLIT</item>
    </izvorni_sadrzaj>
    <derivirana_varijabla naziv="DomainObject.Predmet.ProtuStrankaListNazivFormated_1">
      <item>TENIS KLUB SPLIT</item>
    </derivirana_varijabla>
  </DomainObject.Predmet.ProtuStrankaListNazivFormated>
  <DomainObject.Predmet.ProtuStrankaListNazivFormatedOIB>
    <izvorni_sadrzaj>
      <item>TENIS KLUB SPLIT, OIB 86720612552</item>
    </izvorni_sadrzaj>
    <derivirana_varijabla naziv="DomainObject.Predmet.ProtuStrankaListNazivFormatedOIB_1">
      <item>TENIS KLUB SPLIT, OIB 86720612552</item>
    </derivirana_varijabla>
  </DomainObject.Predmet.ProtuStrankaListNazivFormatedOIB>
  <DomainObject.Predmet.OstaliListFormated>
    <izvorni_sadrzaj>
      <item>Natalija Mladineo</item>
      <item>Željko Matutinović</item>
      <item>Ante Ledenko</item>
    </izvorni_sadrzaj>
    <derivirana_varijabla naziv="DomainObject.Predmet.OstaliListFormated_1">
      <item>Natalija Mladineo</item>
      <item>Željko Matutinović</item>
      <item>Ante Ledenko</item>
    </derivirana_varijabla>
  </DomainObject.Predmet.OstaliListFormated>
  <DomainObject.Predmet.OstaliListFormatedOIB>
    <izvorni_sadrzaj>
      <item>Natalija Mladineo, OIB 62875698528</item>
      <item>Željko Matutinović, OIB 60747541371</item>
      <item>Ante Ledenko, OIB 75032207269</item>
    </izvorni_sadrzaj>
    <derivirana_varijabla naziv="DomainObject.Predmet.OstaliListFormatedOIB_1">
      <item>Natalija Mladineo, OIB 62875698528</item>
      <item>Željko Matutinović, OIB 60747541371</item>
      <item>Ante Ledenko, OIB 75032207269</item>
    </derivirana_varijabla>
  </DomainObject.Predmet.OstaliListFormatedOIB>
  <DomainObject.Predmet.OstaliListFormatedWithAdress>
    <izvorni_sadrzaj>
      <item>Natalija Mladineo, Viška 24, 21000 Split</item>
      <item>Željko Matutinović, Zgon 23 A, 21210 Solin</item>
      <item>Ante Ledenko, Katalinićev Prilaz 8, 21000 Split</item>
    </izvorni_sadrzaj>
    <derivirana_varijabla naziv="DomainObject.Predmet.OstaliListFormatedWithAdress_1">
      <item>Natalija Mladineo, Viška 24, 21000 Split</item>
      <item>Željko Matutinović, Zgon 23 A, 21210 Solin</item>
      <item>Ante Ledenko, Katalinićev Prilaz 8, 21000 Split</item>
    </derivirana_varijabla>
  </DomainObject.Predmet.OstaliListFormatedWithAdress>
  <DomainObject.Predmet.OstaliListFormatedWithAdressOIB>
    <izvorni_sadrzaj>
      <item>Natalija Mladineo, OIB 62875698528, Viška 24, 21000 Split</item>
      <item>Željko Matutinović, OIB 60747541371, Zgon 23 A, 21210 Solin</item>
      <item>Ante Ledenko, OIB 75032207269, Katalinićev Prilaz 8, 21000 Split</item>
    </izvorni_sadrzaj>
    <derivirana_varijabla naziv="DomainObject.Predmet.OstaliListFormatedWithAdressOIB_1">
      <item>Natalija Mladineo, OIB 62875698528, Viška 24, 21000 Split</item>
      <item>Željko Matutinović, OIB 60747541371, Zgon 23 A, 21210 Solin</item>
      <item>Ante Ledenko, OIB 75032207269, Katalinićev Prilaz 8, 21000 Split</item>
    </derivirana_varijabla>
  </DomainObject.Predmet.OstaliListFormatedWithAdressOIB>
  <DomainObject.Predmet.OstaliListNazivFormated>
    <izvorni_sadrzaj>
      <item>Natalija Mladineo</item>
      <item>Željko Matutinović</item>
      <item>Ante Ledenko</item>
    </izvorni_sadrzaj>
    <derivirana_varijabla naziv="DomainObject.Predmet.OstaliListNazivFormated_1">
      <item>Natalija Mladineo</item>
      <item>Željko Matutinović</item>
      <item>Ante Ledenko</item>
    </derivirana_varijabla>
  </DomainObject.Predmet.OstaliListNazivFormated>
  <DomainObject.Predmet.OstaliListNazivFormatedOIB>
    <izvorni_sadrzaj>
      <item>Natalija Mladineo, OIB 62875698528</item>
      <item>Željko Matutinović, OIB 60747541371</item>
      <item>Ante Ledenko, OIB 75032207269</item>
    </izvorni_sadrzaj>
    <derivirana_varijabla naziv="DomainObject.Predmet.OstaliListNazivFormatedOIB_1">
      <item>Natalija Mladineo, OIB 62875698528</item>
      <item>Željko Matutinović, OIB 60747541371</item>
      <item>Ante Ledenko, OIB 75032207269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Suća</izvorni_sadrzaj>
    <derivirana_varijabla naziv="DomainObject.Predmet.StrankaIDrugi_1">Nikola Suća</derivirana_varijabla>
  </DomainObject.Predmet.StrankaIDrugi>
  <DomainObject.Predmet.ProtustrankaIDrugi>
    <izvorni_sadrzaj>TENIS KLUB SPLIT</izvorni_sadrzaj>
    <derivirana_varijabla naziv="DomainObject.Predmet.ProtustrankaIDrugi_1">TENIS KLUB SPLIT</derivirana_varijabla>
  </DomainObject.Predmet.ProtustrankaIDrugi>
  <DomainObject.Predmet.StrankaIDrugiAdressOIB>
    <izvorni_sadrzaj>Nikola Suća, OIB 81299489623, Kralja Zvonimira 67, 21000 Split</izvorni_sadrzaj>
    <derivirana_varijabla naziv="DomainObject.Predmet.StrankaIDrugiAdressOIB_1">Nikola Suća, OIB 81299489623, Kralja Zvonimira 67, 21000 Split</derivirana_varijabla>
  </DomainObject.Predmet.StrankaIDrugiAdressOIB>
  <DomainObject.Predmet.ProtustrankaIDrugiAdressOIB>
    <izvorni_sadrzaj>TENIS KLUB SPLIT, OIB 86720612552, Put Firula 18, 21000 Split</izvorni_sadrzaj>
    <derivirana_varijabla naziv="DomainObject.Predmet.ProtustrankaIDrugiAdressOIB_1">TENIS KLUB SPLIT, OIB 86720612552, Put Firula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KLUB SPLIT</item>
      <item>Nikola Suća</item>
      <item>Natalija Mladineo</item>
      <item>Željko Matutinović</item>
      <item>Ante Ledenko</item>
    </izvorni_sadrzaj>
    <derivirana_varijabla naziv="DomainObject.Predmet.SudioniciListNaziv_1">
      <item>TENIS KLUB SPLIT</item>
      <item>Nikola Suća</item>
      <item>Natalija Mladineo</item>
      <item>Željko Matutinović</item>
      <item>Ante Ledenko</item>
    </derivirana_varijabla>
  </DomainObject.Predmet.SudioniciListNaziv>
  <DomainObject.Predmet.SudioniciListAdressOIB>
    <izvorni_sadrzaj>
      <item>TENIS KLUB SPLIT, OIB 86720612552, Put Firula 18,21000 Split</item>
      <item>Nikola Suća, OIB 81299489623, Kralja Zvonimira 67,21000 Split</item>
      <item>Natalija Mladineo, OIB 62875698528, Viška 24,21000 Split</item>
      <item>Željko Matutinović, OIB 60747541371, Zgon 23 A,21210 Solin</item>
      <item>Ante Ledenko, OIB 75032207269, Katalinićev Prilaz 8,21000 Split</item>
    </izvorni_sadrzaj>
    <derivirana_varijabla naziv="DomainObject.Predmet.SudioniciListAdressOIB_1">
      <item>TENIS KLUB SPLIT, OIB 86720612552, Put Firula 18,21000 Split</item>
      <item>Nikola Suća, OIB 81299489623, Kralja Zvonimira 67,21000 Split</item>
      <item>Natalija Mladineo, OIB 62875698528, Viška 24,21000 Split</item>
      <item>Željko Matutinović, OIB 60747541371, Zgon 23 A,21210 Solin</item>
      <item>Ante Ledenko, OIB 75032207269, Katalinićev Prilaz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86720612552</item>
      <item>, OIB 81299489623</item>
      <item>, OIB 62875698528</item>
      <item>, OIB 60747541371</item>
      <item>, OIB 75032207269</item>
    </izvorni_sadrzaj>
    <derivirana_varijabla naziv="DomainObject.Predmet.SudioniciListNazivOIB_1">
      <item>, OIB 86720612552</item>
      <item>, OIB 81299489623</item>
      <item>, OIB 62875698528</item>
      <item>, OIB 60747541371</item>
      <item>, OIB 75032207269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D29E02-DF78-4496-8CA8-6EB61FD3F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1</properties:Pages>
  <properties:Words>270</properties:Words>
  <properties:Characters>1483</properties:Characters>
  <properties:Lines>37</properties:Lines>
  <properties:Paragraphs>23</properties:Paragraphs>
  <properties:TotalTime>166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2015-05-18T13:34:00Z</dcterms:created>
  <dc:creator>Trgovački sud Split</dc:creator>
  <cp:lastModifiedBy>Ana Golub Gruić</cp:lastModifiedBy>
  <cp:lastPrinted>2016-04-11T06:18:00Z</cp:lastPrinted>
  <dcterms:modified xmlns:xsi="http://www.w3.org/2001/XMLSchema-instance" xsi:type="dcterms:W3CDTF">2016-04-11T09:59:00Z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