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5521" w:tblpXSpec="center" w:horzAnchor="margin" w:vertAnchor="page" w:rightFromText="180" w:leftFromText="180"/>
        <w:tblW w:type="dxa" w:w="11023"/>
        <w:tblLayout w:type="fixed"/>
        <w:tblLook w:val="04A0" w:noVBand="1" w:noHBand="0" w:lastColumn="0" w:firstColumn="1" w:lastRow="0" w:firstRow="1"/>
      </w:tblPr>
      <w:tblGrid>
        <w:gridCol w:w="534"/>
        <w:gridCol w:w="1134"/>
        <w:gridCol w:w="1275"/>
        <w:gridCol w:w="709"/>
        <w:gridCol w:w="1134"/>
        <w:gridCol w:w="1486"/>
        <w:gridCol w:w="850"/>
        <w:gridCol w:w="1276"/>
        <w:gridCol w:w="851"/>
        <w:gridCol w:w="850"/>
        <w:gridCol w:w="924"/>
      </w:tblGrid>
      <w:tr w:rsidTr="00193932" w:rsidR="00446174" w:rsidRPr="004A2E45">
        <w:trPr>
          <w:trHeight w:val="927"/>
        </w:trPr>
        <w:tc>
          <w:tcPr>
            <w:tcW w:type="dxa" w:w="534"/>
          </w:tcPr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bookmarkStart w:name="_GoBack" w:id="0"/>
            <w:bookmarkEnd w:id="0"/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Red</w:t>
            </w:r>
            <w:r w:rsidR="002966F5"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</w:t>
            </w:r>
          </w:p>
          <w:p w:rsidRDefault="00FB6A84" w:rsidP="00193932" w:rsidR="00FB6A84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broj </w:t>
            </w:r>
          </w:p>
          <w:p w:rsidRDefault="00FB6A84" w:rsidP="00193932" w:rsidR="006F47C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prij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</w:p>
          <w:p w:rsidRDefault="003A7532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t</w:t>
            </w:r>
            <w:r w:rsidR="00FB6A84"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raž</w:t>
            </w:r>
            <w:r w:rsidR="00FB6A84"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FB6A84" w:rsidP="00193932" w:rsidR="00FB6A84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Ime i pre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zime/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tvrtka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ili naziv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vjerovnika</w:t>
            </w:r>
          </w:p>
          <w:p w:rsidRDefault="00FB6A84" w:rsidP="00193932" w:rsidR="00FB6A84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5"/>
          </w:tcPr>
          <w:p w:rsidRDefault="002966F5" w:rsidP="00193932" w:rsidR="002966F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</w:p>
          <w:p w:rsidRDefault="002966F5" w:rsidP="00193932" w:rsidR="002966F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</w:p>
          <w:p w:rsidRDefault="002966F5" w:rsidP="00193932" w:rsidR="002966F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</w:p>
          <w:p w:rsidRDefault="00FB6A84" w:rsidP="00193932" w:rsidR="002966F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OIB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vjerov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nik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a</w:t>
            </w:r>
          </w:p>
          <w:p w:rsidRDefault="00FB6A84" w:rsidP="00193932" w:rsidR="00FB6A84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709"/>
          </w:tcPr>
          <w:p w:rsidRDefault="000C72FC" w:rsidP="00193932" w:rsidR="002966F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Adresa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sjedište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vjerov</w:t>
            </w:r>
            <w:r w:rsidR="003A7532"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znos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prijavljene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tražbine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(kn)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86"/>
          </w:tcPr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Pravna o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snova </w:t>
            </w:r>
          </w:p>
          <w:p w:rsidRDefault="003A7532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p</w:t>
            </w:r>
            <w:r w:rsidR="00FB6A84"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rijav</w:t>
            </w:r>
            <w:r w:rsidR="00FB6A84"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l</w:t>
            </w:r>
            <w:r w:rsidR="00E121ED">
              <w:rPr>
                <w:rFonts w:cs="Times New Roman" w:eastAsia="Times New Roman" w:hAnsi="Times New Roman" w:ascii="Times New Roman"/>
                <w:sz w:val="16"/>
                <w:szCs w:val="16"/>
              </w:rPr>
              <w:t>j</w:t>
            </w:r>
            <w:r w:rsidR="00FB6A84"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ene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tražbine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850"/>
          </w:tcPr>
          <w:p w:rsidRDefault="00FB6A84" w:rsidP="00193932" w:rsidR="00FB6A84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Iznos pri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znate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tražbi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ne</w:t>
            </w:r>
          </w:p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(kn)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76"/>
          </w:tcPr>
          <w:p w:rsidRDefault="00FB6A84" w:rsidP="00193932" w:rsidR="00FB6A84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Pravna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osnova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pri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znate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tražbi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ne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851"/>
          </w:tcPr>
          <w:p w:rsidRDefault="006F47C1" w:rsidP="00193932" w:rsidR="00FB6A84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Iznos osporene tražbine</w:t>
            </w:r>
          </w:p>
          <w:p w:rsidRDefault="00A014D6" w:rsidP="00193932" w:rsidR="00A014D6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dxa" w:w="850"/>
          </w:tcPr>
          <w:p w:rsidRDefault="006F47C1" w:rsidP="00193932" w:rsidR="00FB6A84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Razlog osporavanja tražbine</w:t>
            </w:r>
          </w:p>
        </w:tc>
        <w:tc>
          <w:tcPr>
            <w:tcW w:type="dxa" w:w="924"/>
          </w:tcPr>
          <w:p w:rsidRDefault="002966F5" w:rsidP="00193932" w:rsidR="003A7532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Oznaka </w:t>
            </w:r>
          </w:p>
          <w:p w:rsidRDefault="002966F5" w:rsidP="00193932" w:rsidR="002966F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ovršne</w:t>
            </w:r>
          </w:p>
          <w:p w:rsidRDefault="002966F5" w:rsidP="00193932" w:rsidR="003A7532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isprave ak</w:t>
            </w:r>
            <w:r w:rsidR="00B62F50">
              <w:rPr>
                <w:rFonts w:cs="Times New Roman" w:eastAsia="Times New Roman" w:hAnsi="Times New Roman" w:ascii="Times New Roman"/>
                <w:sz w:val="16"/>
                <w:szCs w:val="16"/>
              </w:rPr>
              <w:t>o</w:t>
            </w:r>
          </w:p>
          <w:p w:rsidRDefault="002966F5" w:rsidP="00193932" w:rsidR="00FB6A84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se tražbina zasniva na ovršnoj ispravi</w:t>
            </w:r>
          </w:p>
        </w:tc>
      </w:tr>
      <w:tr w:rsidTr="00193932" w:rsidR="00446174" w:rsidRPr="004A2E45">
        <w:trPr>
          <w:trHeight w:val="872"/>
        </w:trPr>
        <w:tc>
          <w:tcPr>
            <w:tcW w:type="dxa" w:w="534"/>
          </w:tcPr>
          <w:p w:rsidRDefault="00FB6A84" w:rsidP="00193932" w:rsidR="00FB6A8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  <w:p w:rsidRDefault="00FB6A84" w:rsidP="00193932" w:rsidR="00FB6A84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FB6A84" w:rsidP="00193932" w:rsidR="00FB6A84" w:rsidRPr="002966F5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966F5">
              <w:rPr>
                <w:rFonts w:cs="Times New Roman" w:hAnsi="Times New Roman" w:ascii="Times New Roman"/>
                <w:b/>
                <w:sz w:val="16"/>
                <w:szCs w:val="16"/>
              </w:rPr>
              <w:t>Republika Hrvatska,</w:t>
            </w:r>
          </w:p>
          <w:p w:rsidRDefault="00FB6A84" w:rsidP="00193932" w:rsidR="00FB6A84" w:rsidRPr="002966F5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966F5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Ministarstvo </w:t>
            </w:r>
          </w:p>
          <w:p w:rsidRDefault="00FB6A84" w:rsidP="00193932" w:rsidR="002966F5" w:rsidRPr="002966F5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966F5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financija, Porezna uprava, Područni ured Zagreb, </w:t>
            </w:r>
          </w:p>
          <w:p w:rsidRDefault="00FB6A84" w:rsidP="00193932" w:rsidR="00FB6A8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 xml:space="preserve">zast. po </w:t>
            </w:r>
            <w:r w:rsidR="002966F5">
              <w:rPr>
                <w:rFonts w:cs="Times New Roman" w:hAnsi="Times New Roman" w:ascii="Times New Roman"/>
                <w:sz w:val="16"/>
                <w:szCs w:val="16"/>
              </w:rPr>
              <w:t>Ž</w:t>
            </w: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upanijskom državnom odvjetništvu u Zagrebu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,</w:t>
            </w:r>
          </w:p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Savska cesta 1</w:t>
            </w:r>
          </w:p>
        </w:tc>
        <w:tc>
          <w:tcPr>
            <w:tcW w:type="dxa" w:w="1275"/>
          </w:tcPr>
          <w:p w:rsidRDefault="00FB6A84" w:rsidP="00193932" w:rsidR="00FB6A84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B6A84" w:rsidP="00193932" w:rsidR="00FB6A84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dxa" w:w="709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FB6A84" w:rsidP="00193932" w:rsidR="00FB6A84" w:rsidRPr="002966F5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B6A84" w:rsidP="00193932" w:rsidR="00FB6A84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F4A16">
              <w:rPr>
                <w:rFonts w:cs="Times New Roman" w:hAnsi="Times New Roman" w:ascii="Times New Roman"/>
                <w:b/>
                <w:sz w:val="16"/>
                <w:szCs w:val="16"/>
              </w:rPr>
              <w:t>2.394,56</w:t>
            </w:r>
          </w:p>
        </w:tc>
        <w:tc>
          <w:tcPr>
            <w:tcW w:type="dxa" w:w="1486"/>
          </w:tcPr>
          <w:p w:rsidRDefault="00A856D1" w:rsidP="00193932" w:rsidR="00A856D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-dopr. iz plaće,</w:t>
            </w:r>
            <w:r w:rsidR="00B04A8C">
              <w:rPr>
                <w:rFonts w:cs="Times New Roman" w:hAnsi="Times New Roman" w:ascii="Times New Roman"/>
                <w:sz w:val="16"/>
                <w:szCs w:val="16"/>
              </w:rPr>
              <w:t xml:space="preserve">porez i prirez </w:t>
            </w:r>
            <w:r w:rsidR="005B6889">
              <w:rPr>
                <w:rFonts w:cs="Times New Roman" w:hAnsi="Times New Roman" w:ascii="Times New Roman"/>
                <w:sz w:val="16"/>
                <w:szCs w:val="16"/>
              </w:rPr>
              <w:t>na</w:t>
            </w:r>
            <w:r w:rsidR="00B04A8C">
              <w:rPr>
                <w:rFonts w:cs="Times New Roman" w:hAnsi="Times New Roman" w:ascii="Times New Roman"/>
                <w:sz w:val="16"/>
                <w:szCs w:val="16"/>
              </w:rPr>
              <w:t xml:space="preserve"> plaću,</w:t>
            </w:r>
          </w:p>
          <w:p w:rsidRDefault="000C72FC" w:rsidP="00193932" w:rsidR="000C72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-izlisti iz ISPU,</w:t>
            </w:r>
          </w:p>
          <w:p w:rsidRDefault="000C72FC" w:rsidP="00193932" w:rsidR="000C72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JO</w:t>
            </w:r>
            <w:r w:rsidR="00865E99">
              <w:rPr>
                <w:rFonts w:cs="Times New Roman" w:hAnsi="Times New Roman" w:ascii="Times New Roman"/>
                <w:sz w:val="16"/>
                <w:szCs w:val="16"/>
              </w:rPr>
              <w:t>P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PD,</w:t>
            </w:r>
          </w:p>
          <w:p w:rsidRDefault="000C72FC" w:rsidP="00193932" w:rsidR="000C72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o ovrsi</w:t>
            </w:r>
          </w:p>
          <w:p w:rsidRDefault="000C72FC" w:rsidP="00193932" w:rsidR="000C72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Klasa;</w:t>
            </w:r>
          </w:p>
          <w:p w:rsidRDefault="005B6889" w:rsidP="00193932" w:rsidR="00FB6A84" w:rsidRPr="001E291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UP/I415-02/14-0</w:t>
            </w:r>
            <w:r w:rsidR="000C72FC">
              <w:rPr>
                <w:rFonts w:cs="Times New Roman" w:hAnsi="Times New Roman" w:ascii="Times New Roman"/>
                <w:sz w:val="16"/>
                <w:szCs w:val="16"/>
              </w:rPr>
              <w:t>1/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0</w:t>
            </w:r>
            <w:r w:rsidR="000C72FC">
              <w:rPr>
                <w:rFonts w:cs="Times New Roman" w:hAnsi="Times New Roman" w:ascii="Times New Roman"/>
                <w:sz w:val="16"/>
                <w:szCs w:val="16"/>
              </w:rPr>
              <w:t>1771 od 16.09.14.</w:t>
            </w:r>
          </w:p>
        </w:tc>
        <w:tc>
          <w:tcPr>
            <w:tcW w:type="dxa" w:w="850"/>
          </w:tcPr>
          <w:p w:rsidRDefault="002966F5" w:rsidP="00193932" w:rsidR="002966F5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B6A84" w:rsidP="00193932" w:rsidR="00FB6A84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F4A16">
              <w:rPr>
                <w:rFonts w:cs="Times New Roman" w:hAnsi="Times New Roman" w:ascii="Times New Roman"/>
                <w:b/>
                <w:sz w:val="16"/>
                <w:szCs w:val="16"/>
              </w:rPr>
              <w:t>2.394,56</w:t>
            </w:r>
          </w:p>
        </w:tc>
        <w:tc>
          <w:tcPr>
            <w:tcW w:type="dxa" w:w="1276"/>
          </w:tcPr>
          <w:p w:rsidRDefault="00A856D1" w:rsidP="00193932" w:rsidR="008A0AB8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F064BC">
              <w:rPr>
                <w:rFonts w:cs="Times New Roman" w:hAnsi="Times New Roman" w:ascii="Times New Roman"/>
                <w:sz w:val="16"/>
                <w:szCs w:val="16"/>
              </w:rPr>
              <w:t>dopr</w:t>
            </w:r>
            <w:r w:rsidR="00D64A27">
              <w:rPr>
                <w:rFonts w:cs="Times New Roman" w:hAnsi="Times New Roman" w:ascii="Times New Roman"/>
                <w:sz w:val="16"/>
                <w:szCs w:val="16"/>
              </w:rPr>
              <w:t>.iz plaće</w:t>
            </w:r>
            <w:r w:rsidR="008A0AB8">
              <w:rPr>
                <w:rFonts w:cs="Times New Roman" w:hAnsi="Times New Roman" w:ascii="Times New Roman"/>
                <w:sz w:val="16"/>
                <w:szCs w:val="16"/>
              </w:rPr>
              <w:t>,porez i prirez na plaću</w:t>
            </w:r>
          </w:p>
          <w:p w:rsidRDefault="000C72FC" w:rsidP="00193932" w:rsidR="000C72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-izlisti iz ISPU,</w:t>
            </w:r>
          </w:p>
          <w:p w:rsidRDefault="00EF4A16" w:rsidP="00193932" w:rsidR="000C72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JOP</w:t>
            </w:r>
            <w:r w:rsidR="000C72FC">
              <w:rPr>
                <w:rFonts w:cs="Times New Roman" w:hAnsi="Times New Roman" w:ascii="Times New Roman"/>
                <w:sz w:val="16"/>
                <w:szCs w:val="16"/>
              </w:rPr>
              <w:t>PD,</w:t>
            </w:r>
          </w:p>
          <w:p w:rsidRDefault="000C72FC" w:rsidP="00193932" w:rsidR="000C72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o ovrsi</w:t>
            </w:r>
          </w:p>
          <w:p w:rsidRDefault="000C72FC" w:rsidP="00193932" w:rsidR="000C72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Klasa;</w:t>
            </w:r>
          </w:p>
          <w:p w:rsidRDefault="000C72FC" w:rsidP="00193932" w:rsidR="000C72FC" w:rsidRPr="00F064B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UP/I415-02/14-01/1771 od 16.09.14.</w:t>
            </w:r>
          </w:p>
        </w:tc>
        <w:tc>
          <w:tcPr>
            <w:tcW w:type="dxa" w:w="851"/>
          </w:tcPr>
          <w:p w:rsidRDefault="00FB6A84" w:rsidP="00193932" w:rsidR="00FB6A8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A014D6" w:rsidP="00193932" w:rsidR="00A014D6" w:rsidRPr="00A014D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00,00</w:t>
            </w:r>
          </w:p>
        </w:tc>
        <w:tc>
          <w:tcPr>
            <w:tcW w:type="dxa" w:w="850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24"/>
          </w:tcPr>
          <w:p w:rsidRDefault="002B54A9" w:rsidP="00193932" w:rsidR="002B54A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62F50" w:rsidP="00193932" w:rsidR="00FB6A8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o ovrsi</w:t>
            </w:r>
          </w:p>
          <w:p w:rsidRDefault="00B62F50" w:rsidP="00193932" w:rsidR="00B62F5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Klasa;</w:t>
            </w:r>
          </w:p>
          <w:p w:rsidRDefault="00B62F50" w:rsidP="00193932" w:rsidR="00B62F50" w:rsidRPr="00B62F5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UP/I415-02/14-01/1771 od 16.09.14.</w:t>
            </w:r>
          </w:p>
        </w:tc>
      </w:tr>
      <w:tr w:rsidTr="00193932" w:rsidR="00446174" w:rsidRPr="004A2E45">
        <w:trPr>
          <w:trHeight w:val="376"/>
        </w:trPr>
        <w:tc>
          <w:tcPr>
            <w:tcW w:type="dxa" w:w="534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A014D6" w:rsidP="00193932" w:rsidR="00FB6A84" w:rsidRPr="003A7532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3A7532">
              <w:rPr>
                <w:rFonts w:cs="Times New Roman" w:hAnsi="Times New Roman" w:ascii="Times New Roman"/>
                <w:sz w:val="16"/>
                <w:szCs w:val="16"/>
              </w:rPr>
              <w:t>Ukupno</w:t>
            </w:r>
            <w:r w:rsidR="003A7532">
              <w:rPr>
                <w:rFonts w:cs="Times New Roman" w:hAnsi="Times New Roman" w:ascii="Times New Roman"/>
                <w:sz w:val="16"/>
                <w:szCs w:val="16"/>
              </w:rPr>
              <w:t>;</w:t>
            </w:r>
          </w:p>
        </w:tc>
        <w:tc>
          <w:tcPr>
            <w:tcW w:type="dxa" w:w="1275"/>
          </w:tcPr>
          <w:p w:rsidRDefault="00FB6A84" w:rsidP="00193932" w:rsidR="00FB6A84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709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6B5868" w:rsidP="00193932" w:rsidR="00FB6A84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F4A16">
              <w:rPr>
                <w:rFonts w:cs="Times New Roman" w:hAnsi="Times New Roman" w:ascii="Times New Roman"/>
                <w:b/>
                <w:sz w:val="16"/>
                <w:szCs w:val="16"/>
              </w:rPr>
              <w:t>2.394,56</w:t>
            </w:r>
          </w:p>
        </w:tc>
        <w:tc>
          <w:tcPr>
            <w:tcW w:type="dxa" w:w="1486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850"/>
          </w:tcPr>
          <w:p w:rsidRDefault="006B5868" w:rsidP="00193932" w:rsidR="00FB6A84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F4A16">
              <w:rPr>
                <w:rFonts w:cs="Times New Roman" w:hAnsi="Times New Roman" w:ascii="Times New Roman"/>
                <w:b/>
                <w:sz w:val="16"/>
                <w:szCs w:val="16"/>
              </w:rPr>
              <w:t>2.394,56</w:t>
            </w:r>
          </w:p>
        </w:tc>
        <w:tc>
          <w:tcPr>
            <w:tcW w:type="dxa" w:w="1276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851"/>
          </w:tcPr>
          <w:p w:rsidRDefault="006B5868" w:rsidP="00193932" w:rsidR="00FB6A84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F4A16"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850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24"/>
          </w:tcPr>
          <w:p w:rsidRDefault="00FB6A84" w:rsidP="00193932" w:rsidR="00FB6A84" w:rsidRPr="004A2E45">
            <w:pPr>
              <w:rPr>
                <w:rFonts w:cs="Times New Roman" w:hAnsi="Times New Roman" w:ascii="Times New Roman"/>
              </w:rPr>
            </w:pPr>
          </w:p>
        </w:tc>
      </w:tr>
    </w:tbl>
    <w:p w14:textId="befdc52" w14:paraId="befdc52" w:rsidRDefault="00812B84" w:rsidP="00347C77" w:rsidR="00812B84" w:rsidRPr="00261EB4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16"/>
          <w:szCs w:val="16"/>
        </w:rPr>
      </w:pPr>
      <w:r w:rsidRPr="00261EB4">
        <w:rPr>
          <w:rFonts w:cs="Times New Roman" w:eastAsia="Times New Roman" w:hAnsi="Times New Roman" w:ascii="Times New Roman"/>
          <w:b/>
          <w:sz w:val="16"/>
          <w:szCs w:val="16"/>
        </w:rPr>
        <w:t>Nadležni sud; Trgovački sud Zagreb</w:t>
      </w:r>
    </w:p>
    <w:p w:rsidRDefault="00812B84" w:rsidP="00347C77" w:rsidR="00812B84" w:rsidRPr="00261EB4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</w:rPr>
      </w:pPr>
      <w:r w:rsidRPr="00261EB4">
        <w:rPr>
          <w:rFonts w:cs="Times New Roman" w:eastAsia="Times New Roman" w:hAnsi="Times New Roman" w:ascii="Times New Roman"/>
          <w:b/>
          <w:sz w:val="16"/>
          <w:szCs w:val="16"/>
        </w:rPr>
        <w:t>Poslovni broj spisa; St-80/17</w:t>
      </w:r>
    </w:p>
    <w:p w:rsidRDefault="00812B84" w:rsidP="00347C77" w:rsidR="00347C77" w:rsidRPr="00261EB4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</w:rPr>
      </w:pPr>
      <w:r w:rsidRPr="00261EB4">
        <w:rPr>
          <w:rFonts w:cs="Times New Roman" w:eastAsia="Times New Roman" w:hAnsi="Times New Roman" w:ascii="Times New Roman"/>
          <w:b/>
          <w:sz w:val="16"/>
          <w:szCs w:val="16"/>
        </w:rPr>
        <w:t>Dužnik;</w:t>
      </w:r>
      <w:r w:rsidR="00347C77" w:rsidRPr="00261EB4">
        <w:rPr>
          <w:rFonts w:cs="Times New Roman" w:eastAsia="Times New Roman" w:hAnsi="Times New Roman" w:ascii="Times New Roman"/>
          <w:b/>
          <w:sz w:val="16"/>
          <w:szCs w:val="16"/>
        </w:rPr>
        <w:t>JOSIPA GRUPA d.o.o. u stečaju</w:t>
      </w:r>
    </w:p>
    <w:p w:rsidRDefault="00347C77" w:rsidP="00347C77" w:rsidR="00347C77" w:rsidRPr="00261EB4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</w:rPr>
      </w:pPr>
      <w:r w:rsidRPr="00261EB4">
        <w:rPr>
          <w:rFonts w:cs="Times New Roman" w:eastAsia="Times New Roman" w:hAnsi="Times New Roman" w:ascii="Times New Roman"/>
          <w:b/>
          <w:sz w:val="16"/>
          <w:szCs w:val="16"/>
        </w:rPr>
        <w:t>Zagreb, Strojarska cesta 2</w:t>
      </w:r>
    </w:p>
    <w:p w:rsidRDefault="00347C77" w:rsidP="00347C77" w:rsidR="00347C77" w:rsidRPr="00261EB4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</w:rPr>
      </w:pPr>
      <w:r w:rsidRPr="00261EB4">
        <w:rPr>
          <w:rFonts w:cs="Times New Roman" w:eastAsia="Times New Roman" w:hAnsi="Times New Roman" w:ascii="Times New Roman"/>
          <w:b/>
          <w:sz w:val="16"/>
          <w:szCs w:val="16"/>
        </w:rPr>
        <w:t xml:space="preserve">OIB </w:t>
      </w:r>
      <w:r w:rsidR="006F47C1" w:rsidRPr="00261EB4">
        <w:rPr>
          <w:rFonts w:cs="Times New Roman" w:eastAsia="Times New Roman" w:hAnsi="Times New Roman" w:ascii="Times New Roman"/>
          <w:b/>
          <w:sz w:val="16"/>
          <w:szCs w:val="16"/>
        </w:rPr>
        <w:t>50289987256</w:t>
      </w:r>
    </w:p>
    <w:p w:rsidRDefault="00987560" w:rsidP="004A2E45" w:rsidR="004A2E45" w:rsidRPr="00741FA7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O</w:t>
      </w:r>
      <w:r w:rsidR="004A2E45" w:rsidRPr="00741FA7">
        <w:rPr>
          <w:rFonts w:cs="Times New Roman" w:eastAsia="Times New Roman" w:hAnsi="Times New Roman" w:ascii="Times New Roman"/>
        </w:rPr>
        <w:t>braza</w:t>
      </w:r>
      <w:r w:rsidR="00741FA7" w:rsidRPr="00741FA7">
        <w:rPr>
          <w:rFonts w:cs="Times New Roman" w:eastAsia="Times New Roman" w:hAnsi="Times New Roman" w:ascii="Times New Roman"/>
        </w:rPr>
        <w:t>c</w:t>
      </w:r>
      <w:r w:rsidR="004A2E45" w:rsidRPr="00741FA7">
        <w:rPr>
          <w:rFonts w:cs="Times New Roman" w:eastAsia="Times New Roman" w:hAnsi="Times New Roman" w:ascii="Times New Roman"/>
        </w:rPr>
        <w:t xml:space="preserve"> 1</w:t>
      </w:r>
      <w:r w:rsidR="006F47C1">
        <w:rPr>
          <w:rFonts w:cs="Times New Roman" w:eastAsia="Times New Roman" w:hAnsi="Times New Roman" w:ascii="Times New Roman"/>
        </w:rPr>
        <w:t>9</w:t>
      </w:r>
      <w:r w:rsidR="00741FA7" w:rsidRPr="00741FA7">
        <w:rPr>
          <w:rFonts w:cs="Times New Roman" w:eastAsia="Times New Roman" w:hAnsi="Times New Roman" w:ascii="Times New Roman"/>
        </w:rPr>
        <w:t>.</w:t>
      </w:r>
    </w:p>
    <w:p w:rsidRDefault="004A2E45" w:rsidP="004A2E45" w:rsidR="004A2E45" w:rsidRPr="00741FA7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4A2E45" w:rsidP="00987560" w:rsidR="00316B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  <w:r w:rsidRPr="004A2E45">
        <w:rPr>
          <w:rFonts w:cs="Times New Roman" w:eastAsia="Times New Roman" w:hAnsi="Times New Roman" w:ascii="Times New Roman"/>
        </w:rPr>
        <w:t>TABLICA PRIJAVLJENIH TRAŽBINA, RAZLUČNIH I IZLUČNIH PRAVA</w:t>
      </w:r>
    </w:p>
    <w:p w:rsidRDefault="000C72FC" w:rsidP="004A2E45" w:rsidR="000C72FC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0C72FC" w:rsidP="004A2E45" w:rsidR="000C72FC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</w:rPr>
      </w:pPr>
    </w:p>
    <w:p w:rsidRDefault="00193932" w:rsidP="000C72FC" w:rsidR="00193932">
      <w:pPr>
        <w:rPr>
          <w:rFonts w:cs="Times New Roman" w:hAnsi="Times New Roman" w:ascii="Times New Roman"/>
        </w:rPr>
      </w:pPr>
    </w:p>
    <w:p w:rsidRDefault="00193932" w:rsidP="000C72FC" w:rsidR="00193932">
      <w:pPr>
        <w:rPr>
          <w:rFonts w:cs="Times New Roman" w:hAnsi="Times New Roman" w:ascii="Times New Roman"/>
        </w:rPr>
      </w:pPr>
    </w:p>
    <w:p w:rsidRDefault="00C75B93" w:rsidP="000C72FC" w:rsidR="000C72FC" w:rsidRPr="00741FA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 </w:t>
      </w:r>
      <w:r w:rsidR="000C72FC" w:rsidRPr="00741FA7">
        <w:rPr>
          <w:rFonts w:cs="Times New Roman" w:hAnsi="Times New Roman" w:ascii="Times New Roman"/>
        </w:rPr>
        <w:t>TABLICA PRIJAVLJENIH TRAŽBINA</w:t>
      </w:r>
      <w:r w:rsidR="000C72FC">
        <w:rPr>
          <w:rFonts w:cs="Times New Roman" w:hAnsi="Times New Roman" w:ascii="Times New Roman"/>
        </w:rPr>
        <w:t>-I viši isplatni red</w:t>
      </w:r>
    </w:p>
    <w:p w:rsidRDefault="00316B64" w:rsidP="004A2E45" w:rsidR="00316B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16B64" w:rsidP="004A2E45" w:rsidR="00316B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D03089" w:rsidP="004A2E45" w:rsidR="00D03089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08151C" w:rsidP="004A2E45" w:rsidR="0008151C">
      <w:pPr>
        <w:rPr>
          <w:rFonts w:cs="Times New Roman" w:hAnsi="Times New Roman" w:ascii="Times New Roman"/>
        </w:rPr>
      </w:pPr>
    </w:p>
    <w:p w:rsidRDefault="003F7364" w:rsidP="004A2E45" w:rsidR="003F7364">
      <w:pPr>
        <w:rPr>
          <w:rFonts w:cs="Times New Roman" w:hAnsi="Times New Roman" w:ascii="Times New Roman"/>
        </w:rPr>
      </w:pPr>
    </w:p>
    <w:p w:rsidRDefault="003F7364" w:rsidP="004A2E45" w:rsidR="003F7364">
      <w:pPr>
        <w:rPr>
          <w:rFonts w:cs="Times New Roman" w:hAnsi="Times New Roman" w:ascii="Times New Roman"/>
        </w:rPr>
      </w:pPr>
    </w:p>
    <w:p w:rsidRDefault="003F7364" w:rsidP="004A2E45" w:rsidR="003F7364">
      <w:pPr>
        <w:rPr>
          <w:rFonts w:cs="Times New Roman" w:hAnsi="Times New Roman" w:ascii="Times New Roman"/>
        </w:rPr>
      </w:pPr>
    </w:p>
    <w:p w:rsidRDefault="00193932" w:rsidP="00193932" w:rsidR="00193932">
      <w:pPr>
        <w:rPr>
          <w:rFonts w:cs="Times New Roman" w:hAnsi="Times New Roman" w:ascii="Times New Roman"/>
        </w:rPr>
      </w:pPr>
    </w:p>
    <w:p w:rsidRDefault="004A2E45" w:rsidP="00193932" w:rsidR="00FB6A84" w:rsidRPr="00193932">
      <w:pPr>
        <w:rPr>
          <w:rFonts w:cs="Times New Roman" w:hAnsi="Times New Roman" w:ascii="Times New Roman"/>
        </w:rPr>
      </w:pPr>
      <w:r w:rsidRPr="00741FA7">
        <w:rPr>
          <w:rFonts w:cs="Times New Roman" w:hAnsi="Times New Roman" w:ascii="Times New Roman"/>
        </w:rPr>
        <w:lastRenderedPageBreak/>
        <w:t>TABLICA PRIJAVLJENIH TRAŽBINA</w:t>
      </w:r>
      <w:r w:rsidR="00741FA7">
        <w:rPr>
          <w:rFonts w:cs="Times New Roman" w:hAnsi="Times New Roman" w:ascii="Times New Roman"/>
        </w:rPr>
        <w:t>-I</w:t>
      </w:r>
      <w:r w:rsidR="002966F5">
        <w:rPr>
          <w:rFonts w:cs="Times New Roman" w:hAnsi="Times New Roman" w:ascii="Times New Roman"/>
        </w:rPr>
        <w:t>I</w:t>
      </w:r>
      <w:r w:rsidR="00741FA7">
        <w:rPr>
          <w:rFonts w:cs="Times New Roman" w:hAnsi="Times New Roman" w:ascii="Times New Roman"/>
        </w:rPr>
        <w:t xml:space="preserve"> viši isplatni red</w:t>
      </w:r>
      <w:r w:rsidR="00193932">
        <w:rPr>
          <w:rFonts w:cs="Times New Roman" w:hAnsi="Times New Roman" w:ascii="Times New Roman"/>
        </w:rPr>
        <w:t xml:space="preserve"> </w:t>
      </w:r>
    </w:p>
    <w:tbl>
      <w:tblPr>
        <w:tblStyle w:val="Reetkatablice"/>
        <w:tblpPr w:tblpY="2971" w:tblpXSpec="center" w:horzAnchor="margin" w:vertAnchor="page" w:rightFromText="180" w:leftFromText="180"/>
        <w:tblW w:type="dxa" w:w="11404"/>
        <w:tblLayout w:type="fixed"/>
        <w:tblLook w:val="04A0" w:noVBand="1" w:noHBand="0" w:lastColumn="0" w:firstColumn="1" w:lastRow="0" w:firstRow="1"/>
      </w:tblPr>
      <w:tblGrid>
        <w:gridCol w:w="534"/>
        <w:gridCol w:w="1134"/>
        <w:gridCol w:w="1134"/>
        <w:gridCol w:w="992"/>
        <w:gridCol w:w="1134"/>
        <w:gridCol w:w="1276"/>
        <w:gridCol w:w="1134"/>
        <w:gridCol w:w="1275"/>
        <w:gridCol w:w="993"/>
        <w:gridCol w:w="850"/>
        <w:gridCol w:w="948"/>
      </w:tblGrid>
      <w:tr w:rsidTr="000249B4" w:rsidR="005B6889" w:rsidRPr="004A2E45">
        <w:trPr>
          <w:trHeight w:val="927"/>
        </w:trPr>
        <w:tc>
          <w:tcPr>
            <w:tcW w:type="dxa" w:w="534"/>
          </w:tcPr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Red</w:t>
            </w: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</w:t>
            </w:r>
          </w:p>
          <w:p w:rsidRDefault="005B6889" w:rsidP="005B6889" w:rsidR="005B6889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broj </w:t>
            </w:r>
          </w:p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prij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. 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t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raž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5B6889" w:rsidR="005B6889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Ime i pre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zime/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tvrtka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ili naziv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vjerovnika</w:t>
            </w:r>
          </w:p>
          <w:p w:rsidRDefault="005B6889" w:rsidP="005B6889" w:rsidR="005B6889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OIB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vjerov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nik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a</w:t>
            </w:r>
          </w:p>
          <w:p w:rsidRDefault="005B6889" w:rsidP="005B6889" w:rsidR="005B6889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Adresa/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sjedište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vjerov</w:t>
            </w: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znos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prijavljene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tražbine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(kn)</w:t>
            </w: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76"/>
          </w:tcPr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Pravna o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snova 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p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rijav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lj</w:t>
            </w: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tražbine</w:t>
            </w: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5B6889" w:rsidR="005B6889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Iznos pri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znate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tražbi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ne</w:t>
            </w:r>
          </w:p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(kn)</w:t>
            </w: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75"/>
          </w:tcPr>
          <w:p w:rsidRDefault="005B6889" w:rsidP="005B6889" w:rsidR="005B6889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Pravna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osnova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pri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znate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tražbi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ne</w:t>
            </w: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93"/>
          </w:tcPr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Iznos </w:t>
            </w:r>
          </w:p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osporene tražbine</w:t>
            </w:r>
          </w:p>
          <w:p w:rsidRDefault="005B6889" w:rsidP="005B6889" w:rsidR="005B6889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dxa" w:w="850"/>
          </w:tcPr>
          <w:p w:rsidRDefault="005B6889" w:rsidP="005B6889" w:rsidR="005B6889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Razlog osporavanja tražb.</w:t>
            </w:r>
          </w:p>
        </w:tc>
        <w:tc>
          <w:tcPr>
            <w:tcW w:type="dxa" w:w="948"/>
          </w:tcPr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Oznaka </w:t>
            </w:r>
          </w:p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ovršne</w:t>
            </w:r>
          </w:p>
          <w:p w:rsidRDefault="005B6889" w:rsidP="005B6889" w:rsidR="005B6889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isprave ako</w:t>
            </w:r>
          </w:p>
          <w:p w:rsidRDefault="005B6889" w:rsidP="005B6889" w:rsidR="005B6889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se tražbina zasniva na ovršnoj ispravi</w:t>
            </w:r>
          </w:p>
        </w:tc>
      </w:tr>
      <w:tr w:rsidTr="000249B4" w:rsidR="005B6889" w:rsidRPr="004A2E45">
        <w:trPr>
          <w:trHeight w:val="872"/>
        </w:trPr>
        <w:tc>
          <w:tcPr>
            <w:tcW w:type="dxa" w:w="534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  <w:p w:rsidRDefault="005B6889" w:rsidP="005B6889" w:rsidR="005B6889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 w:rsidRPr="003A7532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3A7532">
              <w:rPr>
                <w:rFonts w:cs="Times New Roman" w:hAnsi="Times New Roman" w:ascii="Times New Roman"/>
                <w:b/>
                <w:sz w:val="16"/>
                <w:szCs w:val="16"/>
              </w:rPr>
              <w:t>Republika Hrvatska,</w:t>
            </w:r>
          </w:p>
          <w:p w:rsidRDefault="005B6889" w:rsidP="005B6889" w:rsidR="005B6889" w:rsidRPr="003A7532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3A7532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Ministarstvo 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3A7532">
              <w:rPr>
                <w:rFonts w:cs="Times New Roman" w:hAnsi="Times New Roman" w:ascii="Times New Roman"/>
                <w:b/>
                <w:sz w:val="16"/>
                <w:szCs w:val="16"/>
              </w:rPr>
              <w:t>financija, Porezna uprava, Područni ured Zagreb,</w:t>
            </w: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 xml:space="preserve"> zast. po Županijskom državnom odvjetništvu u Zagrebu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,</w:t>
            </w: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Savska cesta 1</w:t>
            </w:r>
          </w:p>
        </w:tc>
        <w:tc>
          <w:tcPr>
            <w:tcW w:type="dxa" w:w="1134"/>
          </w:tcPr>
          <w:p w:rsidRDefault="005B6889" w:rsidP="005B6889" w:rsidR="005B6889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dxa" w:w="992"/>
          </w:tcPr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5B6889" w:rsidR="005B6889" w:rsidRPr="00BA3479">
            <w:pPr>
              <w:rPr>
                <w:rFonts w:cs="Times New Roman" w:hAnsi="Times New Roman" w:ascii="Times New Roman"/>
                <w:b/>
              </w:rPr>
            </w:pPr>
          </w:p>
          <w:p w:rsidRDefault="005B6889" w:rsidP="005B6889" w:rsidR="005B6889" w:rsidRPr="00BA347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BA3479">
              <w:rPr>
                <w:rFonts w:cs="Times New Roman" w:hAnsi="Times New Roman" w:ascii="Times New Roman"/>
                <w:b/>
                <w:sz w:val="16"/>
                <w:szCs w:val="16"/>
              </w:rPr>
              <w:t>68.232,79</w:t>
            </w:r>
          </w:p>
        </w:tc>
        <w:tc>
          <w:tcPr>
            <w:tcW w:type="dxa" w:w="1276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-izlisti iz ISPU,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JOOPD,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o ovrsi Klasa;</w:t>
            </w:r>
          </w:p>
          <w:p w:rsidRDefault="005B6889" w:rsidP="005B6889" w:rsidR="005B6889" w:rsidRPr="001E291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UP/I415-02/14-01/1771 od 16.09.14.</w:t>
            </w:r>
          </w:p>
        </w:tc>
        <w:tc>
          <w:tcPr>
            <w:tcW w:type="dxa" w:w="1134"/>
          </w:tcPr>
          <w:p w:rsidRDefault="005B6889" w:rsidP="005B6889" w:rsidR="005B6889" w:rsidRPr="00BA3479">
            <w:pPr>
              <w:rPr>
                <w:rFonts w:cs="Times New Roman" w:hAnsi="Times New Roman" w:ascii="Times New Roman"/>
                <w:b/>
              </w:rPr>
            </w:pPr>
          </w:p>
          <w:p w:rsidRDefault="005B6889" w:rsidP="005B6889" w:rsidR="005B6889" w:rsidRPr="00BA347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BA3479">
              <w:rPr>
                <w:rFonts w:cs="Times New Roman" w:hAnsi="Times New Roman" w:ascii="Times New Roman"/>
                <w:b/>
                <w:sz w:val="16"/>
                <w:szCs w:val="16"/>
              </w:rPr>
              <w:t>68.232,79</w:t>
            </w:r>
          </w:p>
        </w:tc>
        <w:tc>
          <w:tcPr>
            <w:tcW w:type="dxa" w:w="1275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-izlisti iz ISPU,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JOOPD,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o ovrsiKlasa;</w:t>
            </w:r>
          </w:p>
          <w:p w:rsidRDefault="005B6889" w:rsidP="005B6889" w:rsidR="005B6889" w:rsidRPr="00A856D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UP/I415-02/14-01/1771 od 16.09.14.</w:t>
            </w:r>
          </w:p>
        </w:tc>
        <w:tc>
          <w:tcPr>
            <w:tcW w:type="dxa" w:w="993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 w:rsidRPr="005B688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5B6889"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850"/>
          </w:tcPr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48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Rješenje o ovrsi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Klasa;</w:t>
            </w:r>
          </w:p>
          <w:p w:rsidRDefault="005B6889" w:rsidP="005B6889" w:rsidR="005B6889" w:rsidRPr="00A856D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UP/I415-02/14-01/1771 od 16.09.14.</w:t>
            </w:r>
          </w:p>
        </w:tc>
      </w:tr>
      <w:tr w:rsidTr="000249B4" w:rsidR="005B6889" w:rsidRPr="004A2E45">
        <w:tc>
          <w:tcPr>
            <w:tcW w:type="dxa" w:w="534"/>
          </w:tcPr>
          <w:p w:rsidRDefault="005B6889" w:rsidP="00FC0DFF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FC0DFF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B9409A">
              <w:rPr>
                <w:rFonts w:cs="Times New Roman" w:hAnsi="Times New Roman" w:ascii="Times New Roman"/>
                <w:sz w:val="16"/>
                <w:szCs w:val="16"/>
              </w:rPr>
              <w:t>2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.</w:t>
            </w:r>
          </w:p>
          <w:p w:rsidRDefault="005B6889" w:rsidP="00FC0DFF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D363CC" w:rsidR="005B6889" w:rsidRPr="00B9409A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Grad Zadar</w:t>
            </w:r>
          </w:p>
          <w:p w:rsidRDefault="005B6889" w:rsidP="005B6889" w:rsidR="005B6889" w:rsidRPr="00B9409A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 w:rsidRPr="00EE0EA8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09933651854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Zadar,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Narodni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trg 1</w:t>
            </w:r>
          </w:p>
          <w:p w:rsidRDefault="005B6889" w:rsidP="005B6889" w:rsidR="005B6889" w:rsidRPr="00C63F7C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F1362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F13623">
              <w:rPr>
                <w:rFonts w:cs="Times New Roman" w:hAnsi="Times New Roman" w:ascii="Times New Roman"/>
                <w:b/>
                <w:sz w:val="16"/>
                <w:szCs w:val="16"/>
              </w:rPr>
              <w:t>16.393,86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730AC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 ovrsi Klasa UP-I-410-23/09-03/202 od 14.10.09</w:t>
            </w:r>
          </w:p>
          <w:p w:rsidRDefault="005B6889" w:rsidP="005B6889" w:rsidR="005B6889" w:rsidRPr="00B15978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 w:rsidRPr="005B688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5B6889">
              <w:rPr>
                <w:rFonts w:cs="Times New Roman" w:hAnsi="Times New Roman" w:ascii="Times New Roman"/>
                <w:b/>
                <w:sz w:val="16"/>
                <w:szCs w:val="16"/>
              </w:rPr>
              <w:t>16.393,86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D363CC" w:rsidR="005B6889" w:rsidRPr="00072B1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5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D363C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 ovrsi Klasa UP-I-410-23/09-03/202 od 14.10.09.</w:t>
            </w:r>
          </w:p>
        </w:tc>
        <w:tc>
          <w:tcPr>
            <w:tcW w:type="dxa" w:w="993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 w:rsidRPr="000F16A7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0F16A7"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0F16A7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850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D363CC" w:rsidR="005B6889" w:rsidRPr="0030193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48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 ovrsi Klasa UP-I-410-23/09-03/202 od 14.10.09.</w:t>
            </w:r>
          </w:p>
        </w:tc>
      </w:tr>
      <w:tr w:rsidTr="000249B4" w:rsidR="00FC0DFF" w:rsidRPr="004A2E45">
        <w:tc>
          <w:tcPr>
            <w:tcW w:type="dxa" w:w="534"/>
          </w:tcPr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FC0DFF" w:rsidP="00FC0DFF" w:rsidR="00FC0DFF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ALLIANZ ZAGREB</w:t>
            </w: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 </w:t>
            </w: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d.d.</w:t>
            </w:r>
          </w:p>
          <w:p w:rsidRDefault="00FC0DFF" w:rsidP="00FC0DFF" w:rsidR="00FC0DFF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zast.po odvj .</w:t>
            </w:r>
          </w:p>
          <w:p w:rsidRDefault="00FC0DFF" w:rsidP="00FC0DFF" w:rsidR="00FC0DFF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društvu</w:t>
            </w:r>
          </w:p>
          <w:p w:rsidRDefault="00FC0DFF" w:rsidP="00FC0DFF" w:rsidR="00FC0DFF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Hanžeković</w:t>
            </w:r>
          </w:p>
          <w:p w:rsidRDefault="00FC0DFF" w:rsidP="00FC0DFF" w:rsidR="00FC0DFF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&amp;partneri d.o.o.Zagreb,</w:t>
            </w:r>
          </w:p>
          <w:p w:rsidRDefault="00FC0DFF" w:rsidP="00FC0DFF" w:rsidR="00FC0DFF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Radnička </w:t>
            </w: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cesta 22</w:t>
            </w:r>
          </w:p>
        </w:tc>
        <w:tc>
          <w:tcPr>
            <w:tcW w:type="dxa" w:w="1134"/>
          </w:tcPr>
          <w:p w:rsidRDefault="00FC0DFF" w:rsidP="005B6889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5B6889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5B6889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5B6889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23759810849</w:t>
            </w:r>
          </w:p>
        </w:tc>
        <w:tc>
          <w:tcPr>
            <w:tcW w:type="dxa" w:w="992"/>
          </w:tcPr>
          <w:p w:rsidRDefault="00FC0DFF" w:rsidP="005B6889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5B6889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</w:t>
            </w: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Heinzelova 70</w:t>
            </w:r>
          </w:p>
          <w:p w:rsidRDefault="00FC0DFF" w:rsidP="005B6889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FC0DFF" w:rsidP="005B6889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5B6889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5B6889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730AC9">
              <w:rPr>
                <w:rFonts w:cs="Times New Roman" w:hAnsi="Times New Roman" w:ascii="Times New Roman"/>
                <w:b/>
                <w:sz w:val="16"/>
                <w:szCs w:val="16"/>
              </w:rPr>
              <w:t>26.494,85</w:t>
            </w:r>
          </w:p>
        </w:tc>
        <w:tc>
          <w:tcPr>
            <w:tcW w:type="dxa" w:w="1276"/>
          </w:tcPr>
          <w:p w:rsidRDefault="00D363CC" w:rsidP="00FC0DFF" w:rsidR="00D363CC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-izvod iz poslovnih</w:t>
            </w: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knjiga</w:t>
            </w: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-prvostu.</w:t>
            </w: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</w:t>
            </w:r>
            <w:r w:rsidRPr="00B15978">
              <w:rPr>
                <w:rFonts w:cs="Times New Roman" w:hAnsi="Times New Roman" w:ascii="Times New Roman"/>
                <w:sz w:val="16"/>
                <w:szCs w:val="16"/>
              </w:rPr>
              <w:t>resuda</w:t>
            </w: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Trgovačkog suda</w:t>
            </w: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</w:t>
            </w: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Povrv-1199/13</w:t>
            </w:r>
          </w:p>
        </w:tc>
        <w:tc>
          <w:tcPr>
            <w:tcW w:type="dxa" w:w="1134"/>
          </w:tcPr>
          <w:p w:rsidRDefault="00FC0DFF" w:rsidP="005B6889" w:rsidR="00FC0DFF">
            <w:pPr>
              <w:rPr>
                <w:rFonts w:cs="Times New Roman" w:hAnsi="Times New Roman" w:ascii="Times New Roman"/>
              </w:rPr>
            </w:pPr>
          </w:p>
          <w:p w:rsidRDefault="00FC0DFF" w:rsidP="005B6889" w:rsidR="00FC0DFF">
            <w:pPr>
              <w:rPr>
                <w:rFonts w:cs="Times New Roman" w:hAnsi="Times New Roman" w:ascii="Times New Roman"/>
              </w:rPr>
            </w:pP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FC0DFF" w:rsidR="00FC0DFF" w:rsidRPr="00730AC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730AC9">
              <w:rPr>
                <w:rFonts w:cs="Times New Roman" w:hAnsi="Times New Roman" w:ascii="Times New Roman"/>
                <w:b/>
                <w:sz w:val="16"/>
                <w:szCs w:val="16"/>
              </w:rPr>
              <w:t>00,00 Kn</w:t>
            </w:r>
          </w:p>
          <w:p w:rsidRDefault="00FC0DFF" w:rsidP="005B6889" w:rsidR="00FC0DFF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75"/>
          </w:tcPr>
          <w:p w:rsidRDefault="00FC0DFF" w:rsidP="005B6889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3"/>
          </w:tcPr>
          <w:p w:rsidRDefault="00FC0DFF" w:rsidP="005B6889" w:rsidR="00FC0DFF">
            <w:pPr>
              <w:rPr>
                <w:rFonts w:cs="Times New Roman" w:hAnsi="Times New Roman" w:ascii="Times New Roman"/>
              </w:rPr>
            </w:pPr>
          </w:p>
          <w:p w:rsidRDefault="00FC0DFF" w:rsidP="005B6889" w:rsidR="00FC0DFF">
            <w:pPr>
              <w:rPr>
                <w:rFonts w:cs="Times New Roman" w:hAnsi="Times New Roman" w:ascii="Times New Roman"/>
              </w:rPr>
            </w:pPr>
          </w:p>
          <w:p w:rsidRDefault="00FC0DFF" w:rsidP="005B6889" w:rsidR="00FC0DF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FC0DFF" w:rsidP="005B6889" w:rsidR="00FC0DFF">
            <w:pPr>
              <w:rPr>
                <w:rFonts w:cs="Times New Roman" w:hAnsi="Times New Roman" w:ascii="Times New Roman"/>
              </w:rPr>
            </w:pPr>
            <w:r w:rsidRPr="000F16A7">
              <w:rPr>
                <w:rFonts w:cs="Times New Roman" w:hAnsi="Times New Roman" w:ascii="Times New Roman"/>
                <w:b/>
                <w:sz w:val="16"/>
                <w:szCs w:val="16"/>
              </w:rPr>
              <w:t>26.494,85</w:t>
            </w:r>
          </w:p>
        </w:tc>
        <w:tc>
          <w:tcPr>
            <w:tcW w:type="dxa" w:w="850"/>
          </w:tcPr>
          <w:p w:rsidRDefault="00FC0DFF" w:rsidP="005B6889" w:rsidR="00FC0DFF">
            <w:pPr>
              <w:rPr>
                <w:rFonts w:cs="Times New Roman" w:hAnsi="Times New Roman" w:ascii="Times New Roman"/>
              </w:rPr>
            </w:pP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-parnica</w:t>
            </w: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na Trgova-</w:t>
            </w: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čkom sudu </w:t>
            </w: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 pod br.</w:t>
            </w:r>
          </w:p>
          <w:p w:rsidRDefault="00FC0DFF" w:rsidP="00FC0DFF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Povrv-1199/13</w:t>
            </w:r>
          </w:p>
          <w:p w:rsidRDefault="00FC0DFF" w:rsidP="005B6889" w:rsidR="00FC0DFF" w:rsidRP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48"/>
          </w:tcPr>
          <w:p w:rsidRDefault="00FC0DFF" w:rsidP="005B6889" w:rsidR="00FC0DFF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0249B4" w:rsidR="005B6889" w:rsidRPr="004A2E45">
        <w:tc>
          <w:tcPr>
            <w:tcW w:type="dxa" w:w="534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B9409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1134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CROATIA osiguranje  d.d.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26187994862</w:t>
            </w:r>
          </w:p>
        </w:tc>
        <w:tc>
          <w:tcPr>
            <w:tcW w:type="dxa" w:w="992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Vatrosla-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va Jagića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33</w:t>
            </w:r>
          </w:p>
        </w:tc>
        <w:tc>
          <w:tcPr>
            <w:tcW w:type="dxa" w:w="1134"/>
          </w:tcPr>
          <w:p w:rsidRDefault="005B6889" w:rsidP="005B6889" w:rsidR="005B6889" w:rsidRPr="00730AC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B6889" w:rsidP="005B6889" w:rsidR="005B6889" w:rsidRPr="00730AC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730AC9">
              <w:rPr>
                <w:rFonts w:cs="Times New Roman" w:hAnsi="Times New Roman" w:ascii="Times New Roman"/>
                <w:b/>
                <w:sz w:val="16"/>
                <w:szCs w:val="16"/>
              </w:rPr>
              <w:t>5.587,13</w:t>
            </w:r>
          </w:p>
        </w:tc>
        <w:tc>
          <w:tcPr>
            <w:tcW w:type="dxa" w:w="1276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-izvadak iz posl. knjiga,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 ovrsi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Jav.bilj.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Darije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Grigillo –Ramljak br. Ovrv-209/10 od 27.12.10.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 w:rsidRPr="00730AC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730AC9">
              <w:rPr>
                <w:rFonts w:cs="Times New Roman" w:hAnsi="Times New Roman" w:ascii="Times New Roman"/>
                <w:b/>
                <w:sz w:val="16"/>
                <w:szCs w:val="16"/>
              </w:rPr>
              <w:t>5.587,13</w:t>
            </w:r>
          </w:p>
        </w:tc>
        <w:tc>
          <w:tcPr>
            <w:tcW w:type="dxa" w:w="1275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 ovrsi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Jav.bilj.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Darije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Grigillo –Ramljak br. Ovrv-209/10 od 27.12.10.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3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5B6889" w:rsidR="005B6889" w:rsidRPr="002E01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00,00</w:t>
            </w:r>
          </w:p>
        </w:tc>
        <w:tc>
          <w:tcPr>
            <w:tcW w:type="dxa" w:w="850"/>
          </w:tcPr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48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-rješenje o ovrsi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jav.bilj.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Darije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Grigillo-Ramljak br. Ovrv-209/10 od 27.12.10.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0249B4" w:rsidR="005B6889" w:rsidRPr="004A2E45">
        <w:tc>
          <w:tcPr>
            <w:tcW w:type="dxa" w:w="534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 w:rsidRPr="00B9409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dxa" w:w="1134"/>
          </w:tcPr>
          <w:p w:rsidRDefault="005B6889" w:rsidP="005B6889" w:rsidR="005B6889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B6889" w:rsidP="005B6889" w:rsidR="005B6889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HETA Asset Resolution</w:t>
            </w:r>
          </w:p>
          <w:p w:rsidRDefault="005B6889" w:rsidP="005B6889" w:rsidR="005B6889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Hrvatska zas.po odvjetniku</w:t>
            </w:r>
          </w:p>
          <w:p w:rsidRDefault="005B6889" w:rsidP="005B6889" w:rsidR="005B6889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Damiru Katić</w:t>
            </w:r>
          </w:p>
          <w:p w:rsidRDefault="005B6889" w:rsidP="005B6889" w:rsidR="005B6889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iz Zagreba,</w:t>
            </w:r>
          </w:p>
          <w:p w:rsidRDefault="005B6889" w:rsidP="005B6889" w:rsidR="005B6889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Drniška 22</w:t>
            </w:r>
          </w:p>
          <w:p w:rsidRDefault="005B6889" w:rsidP="005B6889" w:rsidR="005B6889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B6889" w:rsidP="005B6889" w:rsidR="005B6889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B6889" w:rsidP="005B6889" w:rsidR="005B6889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87064273078</w:t>
            </w:r>
          </w:p>
        </w:tc>
        <w:tc>
          <w:tcPr>
            <w:tcW w:type="dxa" w:w="992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Slavonska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avenija 6a</w:t>
            </w:r>
          </w:p>
        </w:tc>
        <w:tc>
          <w:tcPr>
            <w:tcW w:type="dxa" w:w="1134"/>
          </w:tcPr>
          <w:p w:rsidRDefault="005B6889" w:rsidP="005B6889" w:rsidR="005B6889" w:rsidRPr="00730AC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B6889" w:rsidP="000F16A7" w:rsidR="005B6889" w:rsidRPr="00730AC9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730AC9">
              <w:rPr>
                <w:rFonts w:cs="Times New Roman" w:hAnsi="Times New Roman" w:ascii="Times New Roman"/>
                <w:b/>
                <w:sz w:val="16"/>
                <w:szCs w:val="16"/>
              </w:rPr>
              <w:t>1.16</w:t>
            </w:r>
            <w:r w:rsidR="000F16A7">
              <w:rPr>
                <w:rFonts w:cs="Times New Roman" w:hAnsi="Times New Roman" w:ascii="Times New Roman"/>
                <w:b/>
                <w:sz w:val="16"/>
                <w:szCs w:val="16"/>
              </w:rPr>
              <w:t>1</w:t>
            </w:r>
            <w:r w:rsidRPr="00730AC9">
              <w:rPr>
                <w:rFonts w:cs="Times New Roman" w:hAnsi="Times New Roman" w:ascii="Times New Roman"/>
                <w:b/>
                <w:sz w:val="16"/>
                <w:szCs w:val="16"/>
              </w:rPr>
              <w:t>.</w:t>
            </w:r>
            <w:r w:rsidR="000F16A7">
              <w:rPr>
                <w:rFonts w:cs="Times New Roman" w:hAnsi="Times New Roman" w:ascii="Times New Roman"/>
                <w:b/>
                <w:sz w:val="16"/>
                <w:szCs w:val="16"/>
              </w:rPr>
              <w:t>369</w:t>
            </w:r>
            <w:r w:rsidRPr="00730AC9">
              <w:rPr>
                <w:rFonts w:cs="Times New Roman" w:hAnsi="Times New Roman" w:ascii="Times New Roman"/>
                <w:b/>
                <w:sz w:val="16"/>
                <w:szCs w:val="16"/>
              </w:rPr>
              <w:t>,0</w:t>
            </w:r>
            <w:r w:rsidR="000F16A7">
              <w:rPr>
                <w:rFonts w:cs="Times New Roman" w:hAnsi="Times New Roman" w:ascii="Times New Roman"/>
                <w:b/>
                <w:sz w:val="16"/>
                <w:szCs w:val="16"/>
              </w:rPr>
              <w:t>6</w:t>
            </w:r>
          </w:p>
        </w:tc>
        <w:tc>
          <w:tcPr>
            <w:tcW w:type="dxa" w:w="1276"/>
          </w:tcPr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-Ugovor o financijskom leasingu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HR/021000098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-presuda Trgovačkog suda Zagreb br. Povr</w:t>
            </w:r>
            <w:r w:rsidR="005E3097">
              <w:rPr>
                <w:rFonts w:cs="Times New Roman" w:hAnsi="Times New Roman" w:ascii="Times New Roman"/>
                <w:sz w:val="16"/>
                <w:szCs w:val="16"/>
              </w:rPr>
              <w:t>v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-3234/11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28.08.2015.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-Ugovor o financijskom 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leasingu 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HR/020901064</w:t>
            </w:r>
          </w:p>
          <w:p w:rsidRDefault="005B6889" w:rsidP="005B6889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-presuda Trgovačkog suda Zagreb br.</w:t>
            </w:r>
          </w:p>
          <w:p w:rsidRDefault="005B6889" w:rsidP="005B6889" w:rsidR="005B6889" w:rsidRPr="00B8229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Povrv-448/12 od 20.11.2015.</w:t>
            </w:r>
          </w:p>
        </w:tc>
        <w:tc>
          <w:tcPr>
            <w:tcW w:type="dxa" w:w="1134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  <w:p w:rsidRDefault="005B6889" w:rsidP="000F16A7" w:rsidR="005B6889" w:rsidRPr="000F16A7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0F16A7">
              <w:rPr>
                <w:rFonts w:cs="Times New Roman" w:hAnsi="Times New Roman" w:ascii="Times New Roman"/>
                <w:b/>
                <w:sz w:val="16"/>
                <w:szCs w:val="16"/>
              </w:rPr>
              <w:t>1.16</w:t>
            </w:r>
            <w:r w:rsidR="000F16A7" w:rsidRPr="000F16A7">
              <w:rPr>
                <w:rFonts w:cs="Times New Roman" w:hAnsi="Times New Roman" w:ascii="Times New Roman"/>
                <w:b/>
                <w:sz w:val="16"/>
                <w:szCs w:val="16"/>
              </w:rPr>
              <w:t>1</w:t>
            </w:r>
            <w:r w:rsidRPr="000F16A7">
              <w:rPr>
                <w:rFonts w:cs="Times New Roman" w:hAnsi="Times New Roman" w:ascii="Times New Roman"/>
                <w:b/>
                <w:sz w:val="16"/>
                <w:szCs w:val="16"/>
              </w:rPr>
              <w:t>.</w:t>
            </w:r>
            <w:r w:rsidR="000F16A7" w:rsidRPr="000F16A7">
              <w:rPr>
                <w:rFonts w:cs="Times New Roman" w:hAnsi="Times New Roman" w:ascii="Times New Roman"/>
                <w:b/>
                <w:sz w:val="16"/>
                <w:szCs w:val="16"/>
              </w:rPr>
              <w:t>369</w:t>
            </w:r>
            <w:r w:rsidRPr="000F16A7">
              <w:rPr>
                <w:rFonts w:cs="Times New Roman" w:hAnsi="Times New Roman" w:ascii="Times New Roman"/>
                <w:b/>
                <w:sz w:val="16"/>
                <w:szCs w:val="16"/>
              </w:rPr>
              <w:t>,</w:t>
            </w:r>
            <w:r w:rsidR="000F16A7" w:rsidRPr="000F16A7">
              <w:rPr>
                <w:rFonts w:cs="Times New Roman" w:hAnsi="Times New Roman" w:ascii="Times New Roman"/>
                <w:b/>
                <w:sz w:val="16"/>
                <w:szCs w:val="16"/>
              </w:rPr>
              <w:t>06</w:t>
            </w:r>
          </w:p>
        </w:tc>
        <w:tc>
          <w:tcPr>
            <w:tcW w:type="dxa" w:w="1275"/>
          </w:tcPr>
          <w:p w:rsidRDefault="000F16A7" w:rsidP="000F16A7" w:rsidR="000F16A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Ugovor o financijskom leasingu</w:t>
            </w:r>
          </w:p>
          <w:p w:rsidRDefault="000F16A7" w:rsidP="000F16A7" w:rsidR="000F16A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HR/021000098</w:t>
            </w:r>
          </w:p>
          <w:p w:rsidRDefault="000F16A7" w:rsidP="000F16A7" w:rsidR="000F16A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-presuda Trgovačkog suda Zagreb br. Povr</w:t>
            </w:r>
            <w:r w:rsidR="005E3097">
              <w:rPr>
                <w:rFonts w:cs="Times New Roman" w:hAnsi="Times New Roman" w:ascii="Times New Roman"/>
                <w:sz w:val="16"/>
                <w:szCs w:val="16"/>
              </w:rPr>
              <w:t>v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-3234/11</w:t>
            </w:r>
          </w:p>
          <w:p w:rsidRDefault="000F16A7" w:rsidP="000F16A7" w:rsidR="000F16A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28.08.2015.</w:t>
            </w:r>
          </w:p>
          <w:p w:rsidRDefault="000F16A7" w:rsidP="000F16A7" w:rsidR="000F16A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-Ugovor o financijskom </w:t>
            </w:r>
          </w:p>
          <w:p w:rsidRDefault="000F16A7" w:rsidP="000F16A7" w:rsidR="000F16A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leasingu </w:t>
            </w:r>
          </w:p>
          <w:p w:rsidRDefault="000F16A7" w:rsidP="000F16A7" w:rsidR="000F16A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HR/020901064</w:t>
            </w:r>
          </w:p>
          <w:p w:rsidRDefault="000F16A7" w:rsidP="000F16A7" w:rsidR="000F16A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-presuda Trgovačkog suda Zagreb br.</w:t>
            </w:r>
          </w:p>
          <w:p w:rsidRDefault="000F16A7" w:rsidP="000F16A7" w:rsidR="000F16A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Povrv-448/12 od 20.11.2015</w:t>
            </w:r>
          </w:p>
        </w:tc>
        <w:tc>
          <w:tcPr>
            <w:tcW w:type="dxa" w:w="993"/>
          </w:tcPr>
          <w:p w:rsidRDefault="005B6889" w:rsidP="005B6889" w:rsidR="005B6889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850"/>
          </w:tcPr>
          <w:p w:rsidRDefault="005B6889" w:rsidP="005B6889" w:rsidR="005B6889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48"/>
          </w:tcPr>
          <w:p w:rsidRDefault="000F16A7" w:rsidP="000F16A7" w:rsidR="005E309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-presuda Trgovač. suda Zagreb br. Povr</w:t>
            </w:r>
            <w:r w:rsidR="005E3097">
              <w:rPr>
                <w:rFonts w:cs="Times New Roman" w:hAnsi="Times New Roman" w:ascii="Times New Roman"/>
                <w:sz w:val="16"/>
                <w:szCs w:val="16"/>
              </w:rPr>
              <w:t>v</w:t>
            </w:r>
            <w:r w:rsidR="0062456D">
              <w:rPr>
                <w:rFonts w:cs="Times New Roman" w:hAnsi="Times New Roman" w:ascii="Times New Roman"/>
                <w:sz w:val="16"/>
                <w:szCs w:val="16"/>
              </w:rPr>
              <w:t>-</w:t>
            </w:r>
          </w:p>
          <w:p w:rsidRDefault="005E3097" w:rsidP="000F16A7" w:rsidR="000F16A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3234</w:t>
            </w:r>
            <w:r w:rsidR="000F16A7">
              <w:rPr>
                <w:rFonts w:cs="Times New Roman" w:hAnsi="Times New Roman" w:ascii="Times New Roman"/>
                <w:sz w:val="16"/>
                <w:szCs w:val="16"/>
              </w:rPr>
              <w:t>/11</w:t>
            </w:r>
          </w:p>
          <w:p w:rsidRDefault="000F16A7" w:rsidP="000F16A7" w:rsidR="000F16A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28.08.2015.</w:t>
            </w:r>
          </w:p>
          <w:p w:rsidRDefault="000F16A7" w:rsidP="000F16A7" w:rsidR="000F16A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-presuda Trgovač. suda Zagreb br.</w:t>
            </w:r>
          </w:p>
          <w:p w:rsidRDefault="000F16A7" w:rsidP="000F16A7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Povrv-448/12 od 20.11.2015</w:t>
            </w:r>
          </w:p>
        </w:tc>
      </w:tr>
      <w:tr w:rsidTr="000249B4" w:rsidR="005B6889" w:rsidRPr="001816BB">
        <w:tc>
          <w:tcPr>
            <w:tcW w:type="dxa" w:w="534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816BB">
              <w:rPr>
                <w:rFonts w:cs="Times New Roman" w:hAnsi="Times New Roman" w:ascii="Times New Roman"/>
                <w:sz w:val="16"/>
                <w:szCs w:val="16"/>
              </w:rPr>
              <w:t>Sveukupno;</w:t>
            </w:r>
          </w:p>
        </w:tc>
        <w:tc>
          <w:tcPr>
            <w:tcW w:type="dxa" w:w="1134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E51DA8" w:rsidR="005B6889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1816BB">
              <w:rPr>
                <w:rFonts w:cs="Times New Roman" w:hAnsi="Times New Roman" w:ascii="Times New Roman"/>
                <w:b/>
                <w:sz w:val="16"/>
                <w:szCs w:val="16"/>
              </w:rPr>
              <w:t>1.27</w:t>
            </w:r>
            <w:r w:rsidR="00E900D6" w:rsidRPr="001816BB">
              <w:rPr>
                <w:rFonts w:cs="Times New Roman" w:hAnsi="Times New Roman" w:ascii="Times New Roman"/>
                <w:b/>
                <w:sz w:val="16"/>
                <w:szCs w:val="16"/>
              </w:rPr>
              <w:t>8</w:t>
            </w:r>
            <w:r w:rsidR="00E51DA8">
              <w:rPr>
                <w:rFonts w:cs="Times New Roman" w:hAnsi="Times New Roman" w:ascii="Times New Roman"/>
                <w:b/>
                <w:sz w:val="16"/>
                <w:szCs w:val="16"/>
              </w:rPr>
              <w:t>.</w:t>
            </w:r>
            <w:r w:rsidR="00E900D6" w:rsidRPr="001816BB">
              <w:rPr>
                <w:rFonts w:cs="Times New Roman" w:hAnsi="Times New Roman" w:ascii="Times New Roman"/>
                <w:b/>
                <w:sz w:val="16"/>
                <w:szCs w:val="16"/>
              </w:rPr>
              <w:t>077</w:t>
            </w:r>
            <w:r w:rsidRPr="001816BB">
              <w:rPr>
                <w:rFonts w:cs="Times New Roman" w:hAnsi="Times New Roman" w:ascii="Times New Roman"/>
                <w:b/>
                <w:sz w:val="16"/>
                <w:szCs w:val="16"/>
              </w:rPr>
              <w:t>,6</w:t>
            </w:r>
            <w:r w:rsidR="00DB0446" w:rsidRPr="001816BB">
              <w:rPr>
                <w:rFonts w:cs="Times New Roman" w:hAnsi="Times New Roman" w:ascii="Times New Roman"/>
                <w:b/>
                <w:sz w:val="16"/>
                <w:szCs w:val="16"/>
              </w:rPr>
              <w:t>9</w:t>
            </w:r>
          </w:p>
        </w:tc>
        <w:tc>
          <w:tcPr>
            <w:tcW w:type="dxa" w:w="1276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1816BB" w:rsidP="001816BB" w:rsidR="005B6889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1816BB">
              <w:rPr>
                <w:rFonts w:cs="Times New Roman" w:hAnsi="Times New Roman" w:ascii="Times New Roman"/>
                <w:b/>
                <w:sz w:val="16"/>
                <w:szCs w:val="16"/>
              </w:rPr>
              <w:t>1.251.582,84</w:t>
            </w:r>
          </w:p>
        </w:tc>
        <w:tc>
          <w:tcPr>
            <w:tcW w:type="dxa" w:w="1275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993"/>
          </w:tcPr>
          <w:p w:rsidRDefault="00CE00B3" w:rsidP="005B6889" w:rsidR="005B6889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0F16A7">
              <w:rPr>
                <w:rFonts w:cs="Times New Roman" w:hAnsi="Times New Roman" w:ascii="Times New Roman"/>
                <w:b/>
                <w:sz w:val="16"/>
                <w:szCs w:val="16"/>
              </w:rPr>
              <w:t>26.494,85</w:t>
            </w:r>
          </w:p>
        </w:tc>
        <w:tc>
          <w:tcPr>
            <w:tcW w:type="dxa" w:w="850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948"/>
          </w:tcPr>
          <w:p w:rsidRDefault="005B6889" w:rsidP="005B6889" w:rsidR="005B6889" w:rsidRPr="001816BB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</w:tr>
    </w:tbl>
    <w:p w:rsidRDefault="00F473C3" w:rsidP="00F47B95" w:rsidR="00F473C3" w:rsidRPr="001816BB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</w:rPr>
      </w:pPr>
    </w:p>
    <w:p w:rsidRDefault="00F473C3" w:rsidP="00F47B95" w:rsidR="00F473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</w:rPr>
      </w:pPr>
    </w:p>
    <w:p w:rsidRDefault="00F473C3" w:rsidP="00F47B95" w:rsidR="00F473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</w:rPr>
      </w:pPr>
    </w:p>
    <w:p w:rsidRDefault="00F473C3" w:rsidP="00F47B95" w:rsidR="00F473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</w:rPr>
      </w:pPr>
    </w:p>
    <w:p w:rsidRDefault="000249B4" w:rsidP="000249B4" w:rsidR="000249B4">
      <w:pPr>
        <w:rPr>
          <w:rFonts w:cs="Times New Roman" w:eastAsia="Times New Roman" w:hAnsi="Times New Roman" w:ascii="Times New Roman"/>
          <w:sz w:val="25"/>
          <w:szCs w:val="25"/>
        </w:rPr>
      </w:pPr>
    </w:p>
    <w:p w:rsidRDefault="00F473C3" w:rsidP="000249B4" w:rsidR="00F473C3" w:rsidRPr="000249B4">
      <w:pPr>
        <w:rPr>
          <w:rFonts w:cs="Times New Roman" w:hAnsi="Times New Roman" w:ascii="Times New Roman"/>
        </w:rPr>
      </w:pPr>
      <w:r w:rsidRPr="000249B4">
        <w:rPr>
          <w:rFonts w:cs="Times New Roman" w:hAnsi="Times New Roman" w:ascii="Times New Roman"/>
        </w:rPr>
        <w:t>II .TABLICA RAZLUČNIH PRAVA</w:t>
      </w:r>
    </w:p>
    <w:tbl>
      <w:tblPr>
        <w:tblStyle w:val="Reetkatablice"/>
        <w:tblW w:type="dxa" w:w="10096"/>
        <w:jc w:val="center"/>
        <w:tblInd w:type="dxa" w:w="-504"/>
        <w:tblLook w:val="04A0" w:noVBand="1" w:noHBand="0" w:lastColumn="0" w:firstColumn="1" w:lastRow="0" w:firstRow="1"/>
      </w:tblPr>
      <w:tblGrid>
        <w:gridCol w:w="599"/>
        <w:gridCol w:w="1497"/>
        <w:gridCol w:w="1106"/>
        <w:gridCol w:w="932"/>
        <w:gridCol w:w="1324"/>
        <w:gridCol w:w="1236"/>
        <w:gridCol w:w="1701"/>
        <w:gridCol w:w="1701"/>
      </w:tblGrid>
      <w:tr w:rsidTr="000249B4" w:rsidR="00AC44C7" w:rsidRPr="00B509B4">
        <w:trPr>
          <w:trHeight w:val="1201"/>
          <w:jc w:val="center"/>
        </w:trPr>
        <w:tc>
          <w:tcPr>
            <w:tcW w:type="dxa" w:w="599"/>
          </w:tcPr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Redni </w:t>
            </w:r>
          </w:p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</w:rPr>
              <w:t>broj</w:t>
            </w:r>
          </w:p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97"/>
          </w:tcPr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Ime i </w:t>
            </w:r>
          </w:p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</w:rPr>
              <w:t>prezime/</w:t>
            </w:r>
          </w:p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tvrtka </w:t>
            </w:r>
          </w:p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ili naziv </w:t>
            </w:r>
          </w:p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razlučnog </w:t>
            </w:r>
          </w:p>
          <w:p w:rsidRDefault="00F473C3" w:rsidP="000553D6" w:rsidR="00F473C3" w:rsidRPr="009808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9808F6">
              <w:rPr>
                <w:rFonts w:cs="Times New Roman" w:eastAsia="Times New Roman" w:hAnsi="Times New Roman" w:ascii="Times New Roman"/>
                <w:sz w:val="16"/>
                <w:szCs w:val="16"/>
              </w:rPr>
              <w:t>vjerovnika</w:t>
            </w:r>
          </w:p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06"/>
          </w:tcPr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OIB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ra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zlučnog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vjerov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nika </w:t>
            </w:r>
          </w:p>
          <w:p w:rsidRDefault="00F473C3" w:rsidP="000553D6" w:rsidR="00F473C3" w:rsidRPr="00530C4B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32"/>
          </w:tcPr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>Adresa/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sjedište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razlučnog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>vjerovnika</w:t>
            </w:r>
          </w:p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324"/>
          </w:tcPr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Javna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knjiga u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koju je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ra</w:t>
            </w: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zlučno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pravo </w:t>
            </w:r>
          </w:p>
          <w:p w:rsidRDefault="00E169F1" w:rsidP="00E169F1" w:rsidR="00E169F1" w:rsidRPr="00E169F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E169F1">
              <w:rPr>
                <w:rFonts w:cs="Times New Roman" w:eastAsia="Times New Roman" w:hAnsi="Times New Roman" w:ascii="Times New Roman"/>
                <w:sz w:val="16"/>
                <w:szCs w:val="16"/>
              </w:rPr>
              <w:t>upisano</w:t>
            </w:r>
          </w:p>
          <w:p w:rsidRDefault="00A86BDA" w:rsidP="000553D6" w:rsidR="00A86BDA" w:rsidRPr="00A86BDA">
            <w:pPr>
              <w:rPr>
                <w:rFonts w:cs="Times New Roman" w:hAnsi="Times New Roman" w:ascii="Times New Roman"/>
                <w:u w:val="single"/>
              </w:rPr>
            </w:pPr>
          </w:p>
        </w:tc>
        <w:tc>
          <w:tcPr>
            <w:tcW w:type="dxa" w:w="1236"/>
          </w:tcPr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Iznos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tražbine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osigu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rane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razluč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nim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>pravom</w:t>
            </w:r>
          </w:p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Pravnu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osnovu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tražbine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osigu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rane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razluč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nim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>pravom</w:t>
            </w:r>
          </w:p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Dio </w:t>
            </w:r>
          </w:p>
          <w:p w:rsidRDefault="00B077FE" w:rsidP="000553D6" w:rsidR="00B077FE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Imovi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>ne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na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koji se odnosi </w:t>
            </w:r>
          </w:p>
          <w:p w:rsidRDefault="00B077FE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ra</w:t>
            </w:r>
            <w:r w:rsidR="00F473C3"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zlučno </w:t>
            </w:r>
          </w:p>
          <w:p w:rsidRDefault="00F473C3" w:rsidP="000553D6" w:rsidR="00F473C3" w:rsidRPr="00530C4B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530C4B">
              <w:rPr>
                <w:rFonts w:cs="Times New Roman" w:eastAsia="Times New Roman" w:hAnsi="Times New Roman" w:ascii="Times New Roman"/>
                <w:sz w:val="16"/>
                <w:szCs w:val="16"/>
              </w:rPr>
              <w:t>pravo</w:t>
            </w:r>
          </w:p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</w:tr>
      <w:tr w:rsidTr="000249B4" w:rsidR="00AC44C7" w:rsidRPr="00B509B4">
        <w:trPr>
          <w:jc w:val="center"/>
        </w:trPr>
        <w:tc>
          <w:tcPr>
            <w:tcW w:type="dxa" w:w="599"/>
          </w:tcPr>
          <w:p w:rsidRDefault="00B077FE" w:rsidP="000553D6" w:rsidR="00F473C3" w:rsidRPr="00B509B4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1497"/>
          </w:tcPr>
          <w:p w:rsidRDefault="00E169F1" w:rsidP="00B077FE" w:rsid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077FE" w:rsidP="00B077FE" w:rsidR="00B077FE" w:rsidRP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E169F1">
              <w:rPr>
                <w:rFonts w:cs="Times New Roman" w:hAnsi="Times New Roman" w:ascii="Times New Roman"/>
                <w:sz w:val="16"/>
                <w:szCs w:val="16"/>
              </w:rPr>
              <w:t>Republika Hrvatska,</w:t>
            </w:r>
          </w:p>
          <w:p w:rsidRDefault="00B077FE" w:rsidP="00B077FE" w:rsidR="00B077FE" w:rsidRP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E169F1">
              <w:rPr>
                <w:rFonts w:cs="Times New Roman" w:hAnsi="Times New Roman" w:ascii="Times New Roman"/>
                <w:sz w:val="16"/>
                <w:szCs w:val="16"/>
              </w:rPr>
              <w:t xml:space="preserve">Ministarstvo </w:t>
            </w:r>
          </w:p>
          <w:p w:rsidRDefault="00B077FE" w:rsidP="00B077FE" w:rsidR="00B077FE" w:rsidRP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E169F1">
              <w:rPr>
                <w:rFonts w:cs="Times New Roman" w:hAnsi="Times New Roman" w:ascii="Times New Roman"/>
                <w:sz w:val="16"/>
                <w:szCs w:val="16"/>
              </w:rPr>
              <w:t>financija, Porezna uprava, Područni ured Zagreb, zast. po Županijskom državnom odvjetništvu u Zagrebu,</w:t>
            </w:r>
          </w:p>
          <w:p w:rsidRDefault="00B077FE" w:rsidP="00B077FE" w:rsidR="00F473C3" w:rsidRPr="00E169F1">
            <w:pPr>
              <w:rPr>
                <w:rFonts w:cs="Times New Roman" w:hAnsi="Times New Roman" w:ascii="Times New Roman"/>
                <w:i/>
              </w:rPr>
            </w:pPr>
            <w:r w:rsidRPr="00E169F1">
              <w:rPr>
                <w:rFonts w:cs="Times New Roman" w:hAnsi="Times New Roman" w:ascii="Times New Roman"/>
                <w:sz w:val="16"/>
                <w:szCs w:val="16"/>
              </w:rPr>
              <w:t>Savska cesta 1</w:t>
            </w:r>
          </w:p>
        </w:tc>
        <w:tc>
          <w:tcPr>
            <w:tcW w:type="dxa" w:w="1106"/>
          </w:tcPr>
          <w:p w:rsidRDefault="00B077FE" w:rsidP="000553D6" w:rsid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077FE" w:rsidP="000553D6" w:rsid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077FE" w:rsidP="000553D6" w:rsidR="00F473C3" w:rsidRPr="00B509B4">
            <w:pPr>
              <w:rPr>
                <w:rFonts w:cs="Times New Roman" w:hAnsi="Times New Roman" w:ascii="Times New Roman"/>
              </w:rPr>
            </w:pPr>
            <w:r w:rsidRPr="004566E1">
              <w:rPr>
                <w:rFonts w:cs="Times New Roman"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dxa" w:w="932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324"/>
          </w:tcPr>
          <w:p w:rsidRDefault="00E169F1" w:rsidP="000553D6" w:rsid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077FE" w:rsidP="000553D6" w:rsidR="00F473C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B077FE">
              <w:rPr>
                <w:rFonts w:cs="Times New Roman" w:hAnsi="Times New Roman" w:ascii="Times New Roman"/>
                <w:sz w:val="16"/>
                <w:szCs w:val="16"/>
              </w:rPr>
              <w:t>Ministarstvo unutarnjih poslova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, Policijska uprava zagrebačka,</w:t>
            </w:r>
          </w:p>
          <w:p w:rsidRDefault="00B077FE" w:rsidP="000553D6" w:rsid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Broj; 511-19-22/4-11942/14</w:t>
            </w:r>
          </w:p>
          <w:p w:rsidRDefault="00935F85" w:rsidP="000553D6" w:rsidR="00935F85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7.11.2014.</w:t>
            </w:r>
          </w:p>
        </w:tc>
        <w:tc>
          <w:tcPr>
            <w:tcW w:type="dxa" w:w="1236"/>
          </w:tcPr>
          <w:p w:rsidRDefault="00F473C3" w:rsidP="000553D6" w:rsidR="00F473C3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E169F1" w:rsidP="000553D6" w:rsid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DC4B37" w:rsidP="000553D6" w:rsidR="00B077FE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54.659,82</w:t>
            </w:r>
            <w:r w:rsidR="00B077FE" w:rsidRPr="00B077FE">
              <w:rPr>
                <w:rFonts w:cs="Times New Roman" w:hAnsi="Times New Roman" w:ascii="Times New Roman"/>
                <w:sz w:val="16"/>
                <w:szCs w:val="16"/>
              </w:rPr>
              <w:t xml:space="preserve"> Kn</w:t>
            </w:r>
          </w:p>
        </w:tc>
        <w:tc>
          <w:tcPr>
            <w:tcW w:type="dxa" w:w="1701"/>
          </w:tcPr>
          <w:p w:rsidRDefault="00E169F1" w:rsidP="000553D6" w:rsidR="00E169F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077FE" w:rsidP="004A039B" w:rsidR="00F473C3" w:rsidRPr="00AC44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C44C7">
              <w:rPr>
                <w:rFonts w:cs="Times New Roman" w:hAnsi="Times New Roman" w:ascii="Times New Roman"/>
                <w:sz w:val="16"/>
                <w:szCs w:val="16"/>
              </w:rPr>
              <w:t>Rješenje</w:t>
            </w:r>
            <w:r w:rsidR="00AC44C7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Pr="00AC44C7">
              <w:rPr>
                <w:rFonts w:cs="Times New Roman" w:hAnsi="Times New Roman" w:ascii="Times New Roman"/>
                <w:sz w:val="16"/>
                <w:szCs w:val="16"/>
              </w:rPr>
              <w:t>Ministarstva financija-Porezne uprave, Područni ured Zagreb</w:t>
            </w:r>
            <w:r w:rsidR="00AC44C7" w:rsidRPr="00AC44C7">
              <w:rPr>
                <w:rFonts w:cs="Times New Roman" w:hAnsi="Times New Roman" w:ascii="Times New Roman"/>
                <w:sz w:val="16"/>
                <w:szCs w:val="16"/>
              </w:rPr>
              <w:t xml:space="preserve"> Klase; UP/I415-02/2014-001/01771 i'od </w:t>
            </w:r>
            <w:r w:rsidR="004A039B">
              <w:rPr>
                <w:rFonts w:cs="Times New Roman" w:hAnsi="Times New Roman" w:ascii="Times New Roman"/>
                <w:sz w:val="16"/>
                <w:szCs w:val="16"/>
              </w:rPr>
              <w:t>29</w:t>
            </w:r>
            <w:r w:rsidR="00AC44C7" w:rsidRPr="00AC44C7">
              <w:rPr>
                <w:rFonts w:cs="Times New Roman" w:hAnsi="Times New Roman" w:ascii="Times New Roman"/>
                <w:sz w:val="16"/>
                <w:szCs w:val="16"/>
              </w:rPr>
              <w:t>.09.2014.</w:t>
            </w:r>
          </w:p>
        </w:tc>
        <w:tc>
          <w:tcPr>
            <w:tcW w:type="dxa" w:w="1701"/>
          </w:tcPr>
          <w:p w:rsidRDefault="00347A2D" w:rsidP="00347A2D" w:rsidR="00347A2D" w:rsidRPr="00347A2D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47A2D" w:rsidP="00347A2D" w:rsidR="00925735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347A2D"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4A039B">
              <w:rPr>
                <w:rFonts w:cs="Times New Roman" w:hAnsi="Times New Roman" w:ascii="Times New Roman"/>
                <w:sz w:val="16"/>
                <w:szCs w:val="16"/>
              </w:rPr>
              <w:t>osobno vozilo</w:t>
            </w:r>
            <w:r w:rsidRPr="00347A2D">
              <w:rPr>
                <w:rFonts w:cs="Times New Roman" w:hAnsi="Times New Roman" w:ascii="Times New Roman"/>
                <w:sz w:val="16"/>
                <w:szCs w:val="16"/>
              </w:rPr>
              <w:t xml:space="preserve"> RENAULT MEGANE 1.6   16V , godina proizvodnje 2007. broj reg. oznake </w:t>
            </w:r>
          </w:p>
          <w:p w:rsidRDefault="00347A2D" w:rsidP="00347A2D" w:rsidR="00347A2D" w:rsidRPr="00347A2D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347A2D">
              <w:rPr>
                <w:rFonts w:cs="Times New Roman" w:hAnsi="Times New Roman" w:ascii="Times New Roman"/>
                <w:sz w:val="16"/>
                <w:szCs w:val="16"/>
              </w:rPr>
              <w:t xml:space="preserve">ZG </w:t>
            </w:r>
            <w:r w:rsidR="004A039B">
              <w:rPr>
                <w:rFonts w:cs="Times New Roman" w:hAnsi="Times New Roman" w:ascii="Times New Roman"/>
                <w:sz w:val="16"/>
                <w:szCs w:val="16"/>
              </w:rPr>
              <w:t xml:space="preserve">2469 </w:t>
            </w:r>
            <w:r w:rsidR="00925735">
              <w:rPr>
                <w:rFonts w:cs="Times New Roman" w:hAnsi="Times New Roman" w:ascii="Times New Roman"/>
                <w:sz w:val="16"/>
                <w:szCs w:val="16"/>
              </w:rPr>
              <w:t>E</w:t>
            </w:r>
            <w:r w:rsidR="004A039B">
              <w:rPr>
                <w:rFonts w:cs="Times New Roman" w:hAnsi="Times New Roman" w:ascii="Times New Roman"/>
                <w:sz w:val="16"/>
                <w:szCs w:val="16"/>
              </w:rPr>
              <w:t xml:space="preserve">M </w:t>
            </w:r>
          </w:p>
          <w:p w:rsidRDefault="00347A2D" w:rsidP="004A039B" w:rsidR="00F473C3" w:rsidRPr="00B509B4">
            <w:pPr>
              <w:rPr>
                <w:rFonts w:cs="Times New Roman" w:hAnsi="Times New Roman" w:ascii="Times New Roman"/>
              </w:rPr>
            </w:pPr>
            <w:r w:rsidRPr="00347A2D"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4A039B">
              <w:rPr>
                <w:rFonts w:cs="Times New Roman" w:hAnsi="Times New Roman" w:ascii="Times New Roman"/>
                <w:sz w:val="16"/>
                <w:szCs w:val="16"/>
              </w:rPr>
              <w:t>teretno vozilo</w:t>
            </w:r>
            <w:r w:rsidRPr="00347A2D">
              <w:rPr>
                <w:rFonts w:cs="Times New Roman" w:hAnsi="Times New Roman" w:ascii="Times New Roman"/>
                <w:sz w:val="16"/>
                <w:szCs w:val="16"/>
              </w:rPr>
              <w:t xml:space="preserve"> MERCEDES UNIMOG U1750</w:t>
            </w:r>
            <w:r w:rsidR="0015394F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Pr="00347A2D">
              <w:rPr>
                <w:rFonts w:cs="Times New Roman" w:hAnsi="Times New Roman" w:ascii="Times New Roman"/>
                <w:sz w:val="16"/>
                <w:szCs w:val="16"/>
              </w:rPr>
              <w:t>L C-154408, godina proizvodnje 1992, reg oznake ZG7379FE</w:t>
            </w:r>
          </w:p>
        </w:tc>
      </w:tr>
      <w:tr w:rsidTr="000249B4" w:rsidR="00AC44C7" w:rsidRPr="00B509B4">
        <w:trPr>
          <w:jc w:val="center"/>
        </w:trPr>
        <w:tc>
          <w:tcPr>
            <w:tcW w:type="dxa" w:w="599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97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06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32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324"/>
          </w:tcPr>
          <w:p w:rsidRDefault="00F473C3" w:rsidP="000553D6" w:rsidR="00F473C3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36"/>
          </w:tcPr>
          <w:p w:rsidRDefault="00F473C3" w:rsidP="000553D6" w:rsidR="00F473C3" w:rsidRPr="00B077FE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701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F473C3" w:rsidP="000553D6" w:rsidR="00F473C3" w:rsidRPr="00B509B4">
            <w:pPr>
              <w:rPr>
                <w:rFonts w:cs="Times New Roman" w:hAnsi="Times New Roman" w:ascii="Times New Roman"/>
              </w:rPr>
            </w:pPr>
          </w:p>
        </w:tc>
      </w:tr>
    </w:tbl>
    <w:p w:rsidRDefault="00F473C3" w:rsidP="00F473C3" w:rsidR="00F473C3" w:rsidRPr="00261EB4">
      <w:pPr>
        <w:ind w:left="360"/>
        <w:rPr>
          <w:sz w:val="16"/>
          <w:szCs w:val="16"/>
        </w:rPr>
      </w:pPr>
    </w:p>
    <w:p w:rsidRDefault="0015394F" w:rsidP="00F473C3" w:rsidR="0015394F" w:rsidRPr="00261EB4">
      <w:pPr>
        <w:ind w:left="360"/>
        <w:rPr>
          <w:rFonts w:cs="Times New Roman" w:hAnsi="Times New Roman" w:ascii="Times New Roman"/>
          <w:sz w:val="16"/>
          <w:szCs w:val="16"/>
        </w:rPr>
      </w:pPr>
      <w:r w:rsidRPr="00261EB4">
        <w:rPr>
          <w:rFonts w:cs="Times New Roman" w:hAnsi="Times New Roman" w:ascii="Times New Roman"/>
          <w:sz w:val="16"/>
          <w:szCs w:val="16"/>
        </w:rPr>
        <w:t>Napomena; Stečajni upravitelj nije u posjedu navedenih vozila</w:t>
      </w:r>
    </w:p>
    <w:p w:rsidRDefault="00F473C3" w:rsidP="00F47B95" w:rsidR="00F473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</w:rPr>
      </w:pPr>
    </w:p>
    <w:p w:rsidRDefault="00A305F3" w:rsidP="00A305F3" w:rsidR="00A305F3" w:rsidRPr="00AB1C2D">
      <w:pPr>
        <w:rPr>
          <w:rFonts w:cs="Times New Roman" w:hAnsi="Times New Roman" w:ascii="Times New Roman"/>
        </w:rPr>
      </w:pPr>
      <w:r w:rsidRPr="00AB1C2D">
        <w:rPr>
          <w:rFonts w:cs="Times New Roman" w:hAnsi="Times New Roman" w:ascii="Times New Roman"/>
        </w:rPr>
        <w:t>III. TABLICA IZLUČNIH PRAVA</w:t>
      </w:r>
    </w:p>
    <w:tbl>
      <w:tblPr>
        <w:tblStyle w:val="Reetkatablice"/>
        <w:tblW w:type="auto" w:w="0"/>
        <w:jc w:val="center"/>
        <w:tblLook w:val="04A0" w:noVBand="1" w:noHBand="0" w:lastColumn="0" w:firstColumn="1" w:lastRow="0" w:firstRow="1"/>
      </w:tblPr>
      <w:tblGrid>
        <w:gridCol w:w="959"/>
        <w:gridCol w:w="2048"/>
        <w:gridCol w:w="1522"/>
        <w:gridCol w:w="1521"/>
        <w:gridCol w:w="1528"/>
        <w:gridCol w:w="1710"/>
      </w:tblGrid>
      <w:tr w:rsidTr="000249B4" w:rsidR="00A305F3" w:rsidRPr="00AB1C2D">
        <w:trPr>
          <w:jc w:val="center"/>
        </w:trPr>
        <w:tc>
          <w:tcPr>
            <w:tcW w:type="dxa" w:w="959"/>
          </w:tcPr>
          <w:p w:rsidRDefault="00A305F3" w:rsidP="00380616" w:rsidR="00A305F3" w:rsidRPr="00A305F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hAnsi="Times New Roman" w:ascii="Times New Roman"/>
                <w:sz w:val="16"/>
                <w:szCs w:val="16"/>
              </w:rPr>
              <w:t>Redni broj</w:t>
            </w:r>
          </w:p>
        </w:tc>
        <w:tc>
          <w:tcPr>
            <w:tcW w:type="dxa" w:w="2048"/>
          </w:tcPr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>Ime i prezime/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tvrtka ili naziv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izlučnog </w:t>
            </w: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vje-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>rovnika</w:t>
            </w:r>
          </w:p>
          <w:p w:rsidRDefault="00A305F3" w:rsidP="00380616" w:rsidR="00A305F3" w:rsidRPr="00A305F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522"/>
          </w:tcPr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OIB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izlučnog</w:t>
            </w: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vjerovnika </w:t>
            </w:r>
          </w:p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521"/>
          </w:tcPr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>Adresa/sjedi-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šte </w:t>
            </w: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izlučnog</w:t>
            </w: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>vjerovnika</w:t>
            </w:r>
          </w:p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528"/>
          </w:tcPr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Pravna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osnova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izlučnog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>prava</w:t>
            </w:r>
          </w:p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10"/>
          </w:tcPr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Predmet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izlučnog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>prava</w:t>
            </w:r>
          </w:p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</w:tr>
      <w:tr w:rsidTr="000249B4" w:rsidR="00A305F3" w:rsidRPr="00AB1C2D">
        <w:trPr>
          <w:jc w:val="center"/>
        </w:trPr>
        <w:tc>
          <w:tcPr>
            <w:tcW w:type="dxa" w:w="959"/>
          </w:tcPr>
          <w:p w:rsidRDefault="00A305F3" w:rsidP="00A305F3" w:rsidR="00A305F3" w:rsidRPr="00A305F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048"/>
          </w:tcPr>
          <w:p w:rsidRDefault="00A305F3" w:rsidP="00A305F3" w:rsidR="00A305F3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HETA Asset Resolution</w:t>
            </w:r>
          </w:p>
          <w:p w:rsidRDefault="00A305F3" w:rsidP="00A305F3" w:rsidR="00A305F3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Hrvatska zas.po odvjetniku</w:t>
            </w:r>
          </w:p>
          <w:p w:rsidRDefault="00A305F3" w:rsidP="00A305F3" w:rsidR="00A305F3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Damiru Katić</w:t>
            </w:r>
          </w:p>
          <w:p w:rsidRDefault="00A305F3" w:rsidP="00A305F3" w:rsidR="00A305F3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iz Zagreba,</w:t>
            </w:r>
          </w:p>
          <w:p w:rsidRDefault="00A305F3" w:rsidP="00A305F3" w:rsidR="00A305F3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4A13">
              <w:rPr>
                <w:rFonts w:cs="Times New Roman" w:hAnsi="Times New Roman" w:ascii="Times New Roman"/>
                <w:b/>
                <w:sz w:val="16"/>
                <w:szCs w:val="16"/>
              </w:rPr>
              <w:t>Drniška 22</w:t>
            </w:r>
          </w:p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522"/>
          </w:tcPr>
          <w:p w:rsidRDefault="00A305F3" w:rsidP="00380616" w:rsidR="00A305F3">
            <w:pPr>
              <w:rPr>
                <w:rFonts w:cs="Times New Roman" w:hAnsi="Times New Roman" w:ascii="Times New Roman"/>
              </w:rPr>
            </w:pPr>
          </w:p>
          <w:p w:rsidRDefault="00426BF4" w:rsidP="00426BF4" w:rsid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26BF4" w:rsidP="00426BF4" w:rsidR="00426BF4" w:rsidRP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87064273078</w:t>
            </w:r>
          </w:p>
        </w:tc>
        <w:tc>
          <w:tcPr>
            <w:tcW w:type="dxa" w:w="1521"/>
          </w:tcPr>
          <w:p w:rsidRDefault="00426BF4" w:rsidP="00380616" w:rsid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26BF4" w:rsidP="00380616" w:rsidR="00A305F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6BF4">
              <w:rPr>
                <w:rFonts w:cs="Times New Roman" w:hAnsi="Times New Roman" w:ascii="Times New Roman"/>
                <w:sz w:val="16"/>
                <w:szCs w:val="16"/>
              </w:rPr>
              <w:t>Zagreb, Slavonska</w:t>
            </w:r>
          </w:p>
          <w:p w:rsidRDefault="00426BF4" w:rsidP="00380616" w:rsidR="00426BF4" w:rsidRP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Avenija 6a</w:t>
            </w:r>
          </w:p>
        </w:tc>
        <w:tc>
          <w:tcPr>
            <w:tcW w:type="dxa" w:w="1528"/>
          </w:tcPr>
          <w:p w:rsidRDefault="00426BF4" w:rsidP="00380616" w:rsidR="00A305F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6BF4">
              <w:rPr>
                <w:rFonts w:cs="Times New Roman" w:hAnsi="Times New Roman" w:ascii="Times New Roman"/>
                <w:sz w:val="16"/>
                <w:szCs w:val="16"/>
              </w:rPr>
              <w:t>Ugovor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o financijskom leasingu motornog vozila HR/020901064</w:t>
            </w:r>
          </w:p>
          <w:p w:rsidRDefault="00B82294" w:rsidP="00380616" w:rsidR="00B82294" w:rsidRP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Presuda Trgovačkog suda Zagreb Povr-448/12</w:t>
            </w:r>
          </w:p>
        </w:tc>
        <w:tc>
          <w:tcPr>
            <w:tcW w:type="dxa" w:w="1710"/>
          </w:tcPr>
          <w:p w:rsidRDefault="00A305F3" w:rsidP="00380616" w:rsidR="00A305F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82294" w:rsidP="00380616" w:rsidR="00B8229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-osobno vozilo RENAULT LAGUNA GRANDTOUR III</w:t>
            </w:r>
          </w:p>
          <w:p w:rsidRDefault="00B82294" w:rsidP="00380616" w:rsidR="00B8229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Privilege 2.0 DCI</w:t>
            </w:r>
          </w:p>
          <w:p w:rsidRDefault="00B82294" w:rsidP="00380616" w:rsidR="00B8229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Broj šasije ;</w:t>
            </w:r>
          </w:p>
          <w:p w:rsidRDefault="00B82294" w:rsidP="00380616" w:rsidR="00B8229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VF1KTE90E39038875</w:t>
            </w:r>
          </w:p>
          <w:p w:rsidRDefault="00B82294" w:rsidP="00380616" w:rsidR="00B82294" w:rsidRPr="00B8229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God.proiz. 2007.</w:t>
            </w:r>
          </w:p>
        </w:tc>
      </w:tr>
      <w:tr w:rsidTr="000249B4" w:rsidR="00A305F3" w:rsidRPr="00AB1C2D">
        <w:trPr>
          <w:jc w:val="center"/>
        </w:trPr>
        <w:tc>
          <w:tcPr>
            <w:tcW w:type="dxa" w:w="959"/>
          </w:tcPr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048"/>
          </w:tcPr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522"/>
          </w:tcPr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521"/>
          </w:tcPr>
          <w:p w:rsidRDefault="00A305F3" w:rsidP="00380616" w:rsidR="00A305F3" w:rsidRP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528"/>
          </w:tcPr>
          <w:p w:rsidRDefault="00A305F3" w:rsidP="00380616" w:rsidR="00A305F3" w:rsidRP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710"/>
          </w:tcPr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</w:tr>
    </w:tbl>
    <w:p w:rsidRDefault="00A305F3" w:rsidP="00A305F3" w:rsidR="00A305F3"/>
    <w:p w:rsidRDefault="00A14FCB" w:rsidP="00A305F3" w:rsidR="00A14FCB" w:rsidRPr="00A14FCB">
      <w:pPr>
        <w:rPr>
          <w:rFonts w:cs="Times New Roman" w:hAnsi="Times New Roman" w:ascii="Times New Roman"/>
          <w:sz w:val="16"/>
          <w:szCs w:val="16"/>
        </w:rPr>
      </w:pPr>
      <w:r w:rsidRPr="00A14FCB">
        <w:rPr>
          <w:rFonts w:cs="Times New Roman" w:hAnsi="Times New Roman" w:ascii="Times New Roman"/>
          <w:sz w:val="16"/>
          <w:szCs w:val="16"/>
        </w:rPr>
        <w:t>Napomena;</w:t>
      </w:r>
      <w:r>
        <w:rPr>
          <w:rFonts w:cs="Times New Roman" w:hAnsi="Times New Roman" w:ascii="Times New Roman"/>
          <w:sz w:val="16"/>
          <w:szCs w:val="16"/>
        </w:rPr>
        <w:t>Stečajni upravitelj nije u posjedu navedenog vozila</w:t>
      </w:r>
    </w:p>
    <w:p w:rsidRDefault="001563A7" w:rsidP="004A2E45" w:rsidR="001563A7" w:rsidRPr="001563A7">
      <w:pPr>
        <w:rPr>
          <w:rFonts w:cs="Times New Roman" w:hAnsi="Times New Roman" w:ascii="Times New Roman"/>
          <w:sz w:val="16"/>
          <w:szCs w:val="16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>Stečajni upravitelj</w:t>
      </w:r>
    </w:p>
    <w:p w:rsidRDefault="001563A7" w:rsidP="004A2E45" w:rsidR="001563A7" w:rsidRPr="001563A7">
      <w:pPr>
        <w:rPr>
          <w:rFonts w:cs="Times New Roman" w:hAnsi="Times New Roman" w:ascii="Times New Roman"/>
          <w:sz w:val="16"/>
          <w:szCs w:val="16"/>
        </w:rPr>
      </w:pP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  <w:t>Vesna Kocbek</w:t>
      </w:r>
    </w:p>
    <w:sectPr w:rsidSect="007D337E" w:rsidR="001563A7" w:rsidRPr="001563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146FE"/>
    <w:multiLevelType w:val="hybridMultilevel"/>
    <w:tmpl w:val="7082B4D6"/>
    <w:lvl w:tplc="4DC28C94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21239E"/>
    <w:multiLevelType w:val="hybridMultilevel"/>
    <w:tmpl w:val="3BB291BC"/>
    <w:lvl w:tplc="E7821E5E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6045971"/>
    <w:multiLevelType w:val="hybridMultilevel"/>
    <w:tmpl w:val="DD964272"/>
    <w:lvl w:tplc="299219D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F8262A"/>
    <w:multiLevelType w:val="hybridMultilevel"/>
    <w:tmpl w:val="79D2F882"/>
    <w:lvl w:tplc="D400A4E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E45"/>
    <w:rsid w:val="000249B4"/>
    <w:rsid w:val="00072B19"/>
    <w:rsid w:val="0008151C"/>
    <w:rsid w:val="000C72FC"/>
    <w:rsid w:val="000F16A7"/>
    <w:rsid w:val="00121FB6"/>
    <w:rsid w:val="0015374F"/>
    <w:rsid w:val="0015394F"/>
    <w:rsid w:val="001563A7"/>
    <w:rsid w:val="001816BB"/>
    <w:rsid w:val="00193932"/>
    <w:rsid w:val="001C451A"/>
    <w:rsid w:val="001E291B"/>
    <w:rsid w:val="00261EB4"/>
    <w:rsid w:val="00270681"/>
    <w:rsid w:val="00291B19"/>
    <w:rsid w:val="00292B58"/>
    <w:rsid w:val="002966F5"/>
    <w:rsid w:val="002A7DC5"/>
    <w:rsid w:val="002B54A9"/>
    <w:rsid w:val="002C441C"/>
    <w:rsid w:val="002E0143"/>
    <w:rsid w:val="00301939"/>
    <w:rsid w:val="0030527E"/>
    <w:rsid w:val="00316B64"/>
    <w:rsid w:val="00347A2D"/>
    <w:rsid w:val="00347C77"/>
    <w:rsid w:val="003661F1"/>
    <w:rsid w:val="003A7532"/>
    <w:rsid w:val="003F7364"/>
    <w:rsid w:val="00412D1D"/>
    <w:rsid w:val="00426BF4"/>
    <w:rsid w:val="00433F07"/>
    <w:rsid w:val="00446174"/>
    <w:rsid w:val="004566E1"/>
    <w:rsid w:val="00472E74"/>
    <w:rsid w:val="004A039B"/>
    <w:rsid w:val="004A2E45"/>
    <w:rsid w:val="00530C4B"/>
    <w:rsid w:val="005364DA"/>
    <w:rsid w:val="00592800"/>
    <w:rsid w:val="005B6889"/>
    <w:rsid w:val="005E3097"/>
    <w:rsid w:val="0062456D"/>
    <w:rsid w:val="006A7728"/>
    <w:rsid w:val="006B5868"/>
    <w:rsid w:val="006D17F9"/>
    <w:rsid w:val="006E3B11"/>
    <w:rsid w:val="006F47C1"/>
    <w:rsid w:val="00716809"/>
    <w:rsid w:val="00726E43"/>
    <w:rsid w:val="00730AC9"/>
    <w:rsid w:val="00741FA7"/>
    <w:rsid w:val="00770216"/>
    <w:rsid w:val="007C62CA"/>
    <w:rsid w:val="007C70D3"/>
    <w:rsid w:val="007D337E"/>
    <w:rsid w:val="00812B84"/>
    <w:rsid w:val="00865E99"/>
    <w:rsid w:val="008977E6"/>
    <w:rsid w:val="008A0AB8"/>
    <w:rsid w:val="00920274"/>
    <w:rsid w:val="00925735"/>
    <w:rsid w:val="00935F85"/>
    <w:rsid w:val="009808F6"/>
    <w:rsid w:val="00987560"/>
    <w:rsid w:val="009A01B4"/>
    <w:rsid w:val="009A458B"/>
    <w:rsid w:val="009D2BCE"/>
    <w:rsid w:val="00A00D37"/>
    <w:rsid w:val="00A014D6"/>
    <w:rsid w:val="00A14FCB"/>
    <w:rsid w:val="00A23DF8"/>
    <w:rsid w:val="00A24DF3"/>
    <w:rsid w:val="00A305F3"/>
    <w:rsid w:val="00A34814"/>
    <w:rsid w:val="00A435EB"/>
    <w:rsid w:val="00A55418"/>
    <w:rsid w:val="00A74714"/>
    <w:rsid w:val="00A856D1"/>
    <w:rsid w:val="00A86BDA"/>
    <w:rsid w:val="00AA153A"/>
    <w:rsid w:val="00AB19F9"/>
    <w:rsid w:val="00AC44C7"/>
    <w:rsid w:val="00B00914"/>
    <w:rsid w:val="00B01807"/>
    <w:rsid w:val="00B03FCF"/>
    <w:rsid w:val="00B04A8C"/>
    <w:rsid w:val="00B077FE"/>
    <w:rsid w:val="00B15978"/>
    <w:rsid w:val="00B24A99"/>
    <w:rsid w:val="00B62F50"/>
    <w:rsid w:val="00B64B1A"/>
    <w:rsid w:val="00B76C88"/>
    <w:rsid w:val="00B82294"/>
    <w:rsid w:val="00B9409A"/>
    <w:rsid w:val="00B973BA"/>
    <w:rsid w:val="00BA3479"/>
    <w:rsid w:val="00BF3C36"/>
    <w:rsid w:val="00C23E16"/>
    <w:rsid w:val="00C46537"/>
    <w:rsid w:val="00C63F7C"/>
    <w:rsid w:val="00C72FC2"/>
    <w:rsid w:val="00C75B93"/>
    <w:rsid w:val="00CE00B3"/>
    <w:rsid w:val="00D024FD"/>
    <w:rsid w:val="00D03089"/>
    <w:rsid w:val="00D11DD6"/>
    <w:rsid w:val="00D363CC"/>
    <w:rsid w:val="00D41079"/>
    <w:rsid w:val="00D6371D"/>
    <w:rsid w:val="00D64A27"/>
    <w:rsid w:val="00DB0446"/>
    <w:rsid w:val="00DC4B37"/>
    <w:rsid w:val="00E063A8"/>
    <w:rsid w:val="00E121ED"/>
    <w:rsid w:val="00E169F1"/>
    <w:rsid w:val="00E1732E"/>
    <w:rsid w:val="00E51DA8"/>
    <w:rsid w:val="00E74A13"/>
    <w:rsid w:val="00E82D3F"/>
    <w:rsid w:val="00E900D6"/>
    <w:rsid w:val="00ED7DF7"/>
    <w:rsid w:val="00EE0EA8"/>
    <w:rsid w:val="00EF4A16"/>
    <w:rsid w:val="00F064BC"/>
    <w:rsid w:val="00F13623"/>
    <w:rsid w:val="00F473C3"/>
    <w:rsid w:val="00F47B95"/>
    <w:rsid w:val="00F47C7C"/>
    <w:rsid w:val="00FB073B"/>
    <w:rsid w:val="00FB6A84"/>
    <w:rsid w:val="00FC0DFF"/>
    <w:rsid w:val="00FE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A2E45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F473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73B"/>
    <w:rPr>
      <w:rFonts w:cs="Times New Roman" w:eastAsia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73B"/>
    <w:rPr>
      <w:rFonts w:cs="Times New Roman" w:eastAsia="Times New Roman" w:hAnsi="Times New Roman" w:ascii="Times New Roman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73B"/>
    <w:rPr>
      <w:rFonts w:cs="Times New Roman" w:eastAsia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73B"/>
    <w:rPr>
      <w:rFonts w:cs="Times New Roman" w:eastAsia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A2E45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dlomakpopisa" w:type="paragraph">
    <w:name w:val="List Paragraph"/>
    <w:basedOn w:val="Normal"/>
    <w:uiPriority w:val="34"/>
    <w:qFormat/>
    <w:rsid w:val="00F473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73B"/>
    <w:rPr>
      <w:rFonts w:ascii="Times New Roman" w:cs="Times New Roman" w:eastAsia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73B"/>
    <w:rPr>
      <w:rFonts w:ascii="Times New Roman" w:cs="Times New Roman" w:eastAsia="Times New Roman" w:hAnsi="Times New Roman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73B"/>
    <w:rPr>
      <w:rFonts w:ascii="Times New Roman" w:cs="Times New Roman" w:eastAsia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73B"/>
    <w:rPr>
      <w:rFonts w:ascii="Times New Roman" w:cs="Times New Roman" w:eastAsia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56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7156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77933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96056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13806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29889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8686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4598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21034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996235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01809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81347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53976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4372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28863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59192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8711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8884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14788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614750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45686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19939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814994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42805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0247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0308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276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0258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497202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322193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9535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2369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9644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414865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3069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14264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66214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99773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3466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07614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59749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60698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6580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87413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586573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48631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101268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6077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96340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8588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7223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958960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99197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4824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dostava tablica stečajnog upravitelja</izvorni_sadrzaj>
    <derivirana_varijabla naziv="DomainObject.Primjedba_1">dostava tablica stečajnog upravitelja</derivirana_varijabla>
  </DomainObject.Primjedba>
  <DomainObject.Oznaka>
    <izvorni_sadrzaj>St-80/2017-48</izvorni_sadrzaj>
    <derivirana_varijabla naziv="DomainObject.Oznaka_1">St-80/2017-48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>
      <item>Krešimir-Lovro Marcelić</item>
      <item>Mirjana Mrkšić</item>
    </izvorni_sadrzaj>
    <derivirana_varijabla naziv="DomainObject.Predmet.OstaliListFormated_1">
      <item>Krešimir-Lovro Marcelić</item>
      <item>Mirjana Mrkšić</item>
    </derivirana_varijabla>
  </DomainObject.Predmet.OstaliListFormated>
  <DomainObject.Predmet.OstaliListFormatedOIB>
    <izvorni_sadrzaj>
      <item>Krešimir-Lovro Marcelić, OIB 81080652173</item>
      <item>Mirjana Mrkšić, OIB 41242290676</item>
    </izvorni_sadrzaj>
    <derivirana_varijabla naziv="DomainObject.Predmet.OstaliListFormatedOIB_1">
      <item>Krešimir-Lovro Marcelić, OIB 81080652173</item>
      <item>Mirjana Mrkšić, OIB 41242290676</item>
    </derivirana_varijabla>
  </DomainObject.Predmet.OstaliListFormatedOIB>
  <DomainObject.Predmet.OstaliListFormatedWithAdress>
    <izvorni_sadrzaj>
      <item>Krešimir-Lovro Marcelić, Ulica Jurja Bijankinija 4/1, 23000 Zadar</item>
      <item>Mirjana Mrkšić, Draškovićeva ulica 74, 10000 Zagreb</item>
    </izvorni_sadrzaj>
    <derivirana_varijabla naziv="DomainObject.Predmet.OstaliListFormatedWithAdress_1">
      <item>Krešimir-Lovro Marcelić, Ulica Jurja Bijankinija 4/1, 23000 Zadar</item>
      <item>Mirjana Mrkšić, Draškovićeva ulica 74, 10000 Zagreb</item>
    </derivirana_varijabla>
  </DomainObject.Predmet.OstaliListFormatedWithAdress>
  <DomainObject.Predmet.OstaliListFormatedWithAdressOIB>
    <izvorni_sadrzaj>
      <item>Krešimir-Lovro Marcelić, OIB 81080652173, Ulica Jurja Bijankinija 4/1, 23000 Zadar</item>
      <item>Mirjana Mrkšić, OIB 41242290676, Draškovićeva ulica 74, 10000 Zagreb</item>
    </izvorni_sadrzaj>
    <derivirana_varijabla naziv="DomainObject.Predmet.OstaliListFormatedWithAdressOIB_1">
      <item>Krešimir-Lovro Marcelić, OIB 81080652173, Ulica Jurja Bijankinija 4/1, 23000 Zadar</item>
      <item>Mirjana Mrkšić, OIB 41242290676, Draškovićeva ulica 74, 10000 Zagreb</item>
    </derivirana_varijabla>
  </DomainObject.Predmet.OstaliListFormatedWithAdressOIB>
  <DomainObject.Predmet.OstaliListNazivFormated>
    <izvorni_sadrzaj>
      <item>Krešimir-Lovro Marcelić</item>
      <item>Mirjana Mrkšić</item>
    </izvorni_sadrzaj>
    <derivirana_varijabla naziv="DomainObject.Predmet.OstaliListNazivFormated_1">
      <item>Krešimir-Lovro Marcelić</item>
      <item>Mirjana Mrkšić</item>
    </derivirana_varijabla>
  </DomainObject.Predmet.OstaliListNazivFormated>
  <DomainObject.Predmet.OstaliListNazivFormatedOIB>
    <izvorni_sadrzaj>
      <item>Krešimir-Lovro Marcelić, OIB 81080652173</item>
      <item>Mirjana Mrkšić, OIB 41242290676</item>
    </izvorni_sadrzaj>
    <derivirana_varijabla naziv="DomainObject.Predmet.OstaliListNazivFormatedOIB_1">
      <item>Krešimir-Lovro Marcelić, OIB 81080652173</item>
      <item>Mirjana Mrkšić, OIB 41242290676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GRUPA d.o.o.</item>
      <item>FINA Regionalni centar Zagreb</item>
      <item>Krešimir-Lovro Marcelić</item>
      <item>Mirjana Mrkšić</item>
    </izvorni_sadrzaj>
    <derivirana_varijabla naziv="DomainObject.Predmet.SudioniciListNaziv_1">
      <item>JOSIPA GRUPA d.o.o.</item>
      <item>FINA Regionalni centar Zagreb</item>
      <item>Krešimir-Lovro Marcelić</item>
      <item>Mirjana Mrkšić</item>
    </derivirana_varijabla>
  </DomainObject.Predmet.SudioniciListNaziv>
  <DomainObject.Predmet.SudioniciListAdressOIB>
    <izvorni_sadrzaj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izvorni_sadrzaj>
    <derivirana_varijabla naziv="DomainObject.Predmet.SudioniciListAdressOIB_1"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50289987256</item>
      <item>, OIB 85821130368</item>
      <item>, OIB 81080652173</item>
      <item>, OIB 41242290676</item>
    </izvorni_sadrzaj>
    <derivirana_varijabla naziv="DomainObject.Predmet.SudioniciListNazivOIB_1">
      <item>, OIB 50289987256</item>
      <item>, OIB 85821130368</item>
      <item>, OIB 81080652173</item>
      <item>, OIB 41242290676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9BC63-A7A6-405A-8C9D-EA10B189F0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689</properties:Words>
  <properties:Characters>4591</properties:Characters>
  <properties:Lines>692</properties:Lines>
  <properties:Paragraphs>303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2017-09-07T09:56:00Z</dcterms:created>
  <dc:creator>Vesna</dc:creator>
  <cp:lastModifiedBy>Katica Franjić</cp:lastModifiedBy>
  <cp:lastPrinted>2017-09-06T09:39:00Z</cp:lastPrinted>
  <dcterms:modified xmlns:xsi="http://www.w3.org/2001/XMLSchema-instance" xsi:type="dcterms:W3CDTF">2017-09-07T10:08:00Z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St-80/2017-48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