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cd10" w14:paraId="b7fcd10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ED5028">
        <w:t>153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ED5028" w:rsidRPr="00ED5028">
        <w:t>BOBEK JAZBEC j.d.o.o. za usluge, Mihovljan, Velika Veternička 69 a, MBS: 080906852, OIB 69623722702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ED5028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ED5028" w:rsidRPr="00ED5028">
        <w:t>BOBEK JAZBEC j.d.o.o. za usluge, Mihovljan, Velika Veternička 69 a, MBS: 080906852, OIB 69623722702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ED5028">
        <w:t>Vencel Čuljak, Osijek, Plješevička 16e, OIB: 60951188779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ED5028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ED5028" w:rsidRPr="00ED5028">
        <w:t>BOBEK JAZBEC j.d.o.o. za usluge, Mihovljan, Velika Veternička 69 a, MBS: 080906852, OIB 69623722702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ED5028">
        <w:t>11</w:t>
      </w:r>
      <w:r w:rsidR="006D22B1">
        <w:t>. 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ED5028" w:rsidRPr="00ED5028">
        <w:t>BOBEK JAZBEC j.d.o.o. za usluge, Mihovljan, Velika Veternička 69 a, MBS: 080906852, OIB 69623722702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ED5028">
        <w:t>9</w:t>
      </w:r>
      <w:r w:rsidR="0074665E">
        <w:t>. svibnja</w:t>
      </w:r>
      <w:r w:rsidR="00647F1F">
        <w:t xml:space="preserve"> 2016</w:t>
      </w:r>
      <w:r>
        <w:t>. objavio oglas na mrežnoj stranici e-Oglasna ploča sudova pod posl. brojem St-</w:t>
      </w:r>
      <w:r w:rsidR="00ED5028">
        <w:t>1153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ED5028">
        <w:t>1153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D47E0"/>
    <w:rsid w:val="008D7500"/>
    <w:rsid w:val="00917B69"/>
    <w:rsid w:val="009D33A7"/>
    <w:rsid w:val="009F2371"/>
    <w:rsid w:val="009F5360"/>
    <w:rsid w:val="00A571AD"/>
    <w:rsid w:val="00A868A7"/>
    <w:rsid w:val="00B0269F"/>
    <w:rsid w:val="00B37C1E"/>
    <w:rsid w:val="00B46765"/>
    <w:rsid w:val="00B82754"/>
    <w:rsid w:val="00B87BDD"/>
    <w:rsid w:val="00BA1A5C"/>
    <w:rsid w:val="00BE259C"/>
    <w:rsid w:val="00C1697B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D5028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26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0269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0269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69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69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26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0269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0269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69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69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St-1153/2016</izvorni_sadrzaj>
    <derivirana_varijabla naziv="DomainObject.Predmet.OznakaBroj_1">St-1153/2016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BOBEK JAZBEC j.d.o.o. za usluge</izvorni_sadrzaj>
    <derivirana_varijabla naziv="DomainObject.Predmet.ProtustrankaFormated_1">  BOBEK JAZBEC j.d.o.o. za usluge</derivirana_varijabla>
  </DomainObject.Predmet.ProtustrankaFormated>
  <DomainObject.Predmet.ProtustrankaFormatedOIB>
    <izvorni_sadrzaj>  BOBEK JAZBEC j.d.o.o. za usluge, OIB 69623722702</izvorni_sadrzaj>
    <derivirana_varijabla naziv="DomainObject.Predmet.ProtustrankaFormatedOIB_1">  BOBEK JAZBEC j.d.o.o. za usluge, OIB 69623722702</derivirana_varijabla>
  </DomainObject.Predmet.ProtustrankaFormatedOIB>
  <DomainObject.Predmet.ProtustrankaFormatedWithAdress>
    <izvorni_sadrzaj> BOBEK JAZBEC j.d.o.o. za usluge, Velika Veternička 69 a, 49252 Mihovljan</izvorni_sadrzaj>
    <derivirana_varijabla naziv="DomainObject.Predmet.ProtustrankaFormatedWithAdress_1"> BOBEK JAZBEC j.d.o.o. za usluge, Velika Veternička 69 a, 49252 Mihovljan</derivirana_varijabla>
  </DomainObject.Predmet.ProtustrankaFormatedWithAdress>
  <DomainObject.Predmet.ProtustrankaFormatedWithAdressOIB>
    <izvorni_sadrzaj> BOBEK JAZBEC j.d.o.o. za usluge, OIB 69623722702, Velika Veternička 69 a, 49252 Mihovljan</izvorni_sadrzaj>
    <derivirana_varijabla naziv="DomainObject.Predmet.ProtustrankaFormatedWithAdressOIB_1"> BOBEK JAZBEC j.d.o.o. za usluge, OIB 69623722702, Velika Veternička 69 a, 49252 Mihovljan</derivirana_varijabla>
  </DomainObject.Predmet.ProtustrankaFormatedWithAdressOIB>
  <DomainObject.Predmet.ProtustrankaWithAdress>
    <izvorni_sadrzaj>BOBEK JAZBEC j.d.o.o. za usluge Velika Veternička 69 a, 49252 Mihovljan</izvorni_sadrzaj>
    <derivirana_varijabla naziv="DomainObject.Predmet.ProtustrankaWithAdress_1">BOBEK JAZBEC j.d.o.o. za usluge Velika Veternička 69 a, 49252 Mihovljan</derivirana_varijabla>
  </DomainObject.Predmet.ProtustrankaWithAdress>
  <DomainObject.Predmet.ProtustrankaWithAdressOIB>
    <izvorni_sadrzaj>BOBEK JAZBEC j.d.o.o. za usluge, OIB 69623722702, Velika Veternička 69 a, 49252 Mihovljan</izvorni_sadrzaj>
    <derivirana_varijabla naziv="DomainObject.Predmet.ProtustrankaWithAdressOIB_1">BOBEK JAZBEC j.d.o.o. za usluge, OIB 69623722702, Velika Veternička 69 a, 49252 Mihovljan</derivirana_varijabla>
  </DomainObject.Predmet.ProtustrankaWithAdressOIB>
  <DomainObject.Predmet.ProtustrankaNazivFormated>
    <izvorni_sadrzaj>BOBEK JAZBEC j.d.o.o. za usluge</izvorni_sadrzaj>
    <derivirana_varijabla naziv="DomainObject.Predmet.ProtustrankaNazivFormated_1">BOBEK JAZBEC j.d.o.o. za usluge</derivirana_varijabla>
  </DomainObject.Predmet.ProtustrankaNazivFormated>
  <DomainObject.Predmet.ProtustrankaNazivFormatedOIB>
    <izvorni_sadrzaj>BOBEK JAZBEC j.d.o.o. za usluge, OIB 69623722702</izvorni_sadrzaj>
    <derivirana_varijabla naziv="DomainObject.Predmet.ProtustrankaNazivFormatedOIB_1">BOBEK JAZBEC j.d.o.o. za usluge, OIB 69623722702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BOBEK JAZBEC j.d.o.o. za usluge</item>
    </izvorni_sadrzaj>
    <derivirana_varijabla naziv="DomainObject.Predmet.ProtuStrankaListFormated_1">
      <item>BOBEK JAZBEC j.d.o.o. za usluge</item>
    </derivirana_varijabla>
  </DomainObject.Predmet.ProtuStrankaListFormated>
  <DomainObject.Predmet.ProtuStrankaListFormatedOIB>
    <izvorni_sadrzaj>
      <item>BOBEK JAZBEC j.d.o.o. za usluge, OIB 69623722702</item>
    </izvorni_sadrzaj>
    <derivirana_varijabla naziv="DomainObject.Predmet.ProtuStrankaListFormatedOIB_1">
      <item>BOBEK JAZBEC j.d.o.o. za usluge, OIB 69623722702</item>
    </derivirana_varijabla>
  </DomainObject.Predmet.ProtuStrankaListFormatedOIB>
  <DomainObject.Predmet.ProtuStrankaListFormatedWithAdress>
    <izvorni_sadrzaj>
      <item>BOBEK JAZBEC j.d.o.o. za usluge, Velika Veternička 69 a, 49252 Mihovljan</item>
    </izvorni_sadrzaj>
    <derivirana_varijabla naziv="DomainObject.Predmet.ProtuStrankaListFormatedWithAdress_1">
      <item>BOBEK JAZBEC j.d.o.o. za usluge, Velika Veternička 69 a, 49252 Mihovljan</item>
    </derivirana_varijabla>
  </DomainObject.Predmet.ProtuStrankaListFormatedWithAdress>
  <DomainObject.Predmet.ProtuStrankaListFormatedWithAdressOIB>
    <izvorni_sadrzaj>
      <item>BOBEK JAZBEC j.d.o.o. za usluge, OIB 69623722702, Velika Veternička 69 a, 49252 Mihovljan</item>
    </izvorni_sadrzaj>
    <derivirana_varijabla naziv="DomainObject.Predmet.ProtuStrankaListFormatedWithAdressOIB_1">
      <item>BOBEK JAZBEC j.d.o.o. za usluge, OIB 69623722702, Velika Veternička 69 a, 49252 Mihovljan</item>
    </derivirana_varijabla>
  </DomainObject.Predmet.ProtuStrankaListFormatedWithAdressOIB>
  <DomainObject.Predmet.ProtuStrankaListNazivFormated>
    <izvorni_sadrzaj>
      <item>BOBEK JAZBEC j.d.o.o. za usluge</item>
    </izvorni_sadrzaj>
    <derivirana_varijabla naziv="DomainObject.Predmet.ProtuStrankaListNazivFormated_1">
      <item>BOBEK JAZBEC j.d.o.o. za usluge</item>
    </derivirana_varijabla>
  </DomainObject.Predmet.ProtuStrankaListNazivFormated>
  <DomainObject.Predmet.ProtuStrankaListNazivFormatedOIB>
    <izvorni_sadrzaj>
      <item>BOBEK JAZBEC j.d.o.o. za usluge, OIB 69623722702</item>
    </izvorni_sadrzaj>
    <derivirana_varijabla naziv="DomainObject.Predmet.ProtuStrankaListNazivFormatedOIB_1">
      <item>BOBEK JAZBEC j.d.o.o. za usluge, OIB 69623722702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BOBEK JAZBEC j.d.o.o. za usluge</izvorni_sadrzaj>
    <derivirana_varijabla naziv="DomainObject.Predmet.ProtustrankaIDrugi_1">BOBEK JAZBEC j.d.o.o. za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BOBEK JAZBEC j.d.o.o. za usluge, OIB 69623722702, Velika Veternička 69 a, 49252 Mihovljan</izvorni_sadrzaj>
    <derivirana_varijabla naziv="DomainObject.Predmet.ProtustrankaIDrugiAdressOIB_1">BOBEK JAZBEC j.d.o.o. za usluge, OIB 69623722702, Velika Veternička 69 a, 49252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BOBEK JAZBEC j.d.o.o. za usluge</item>
      <item>FINA Regionalni centar Zagreb</item>
    </izvorni_sadrzaj>
    <derivirana_varijabla naziv="DomainObject.Predmet.SudioniciListNaziv_1">
      <item>BOBEK JAZBEC j.d.o.o. za usluge</item>
      <item>FINA Regionalni centar Zagreb</item>
    </derivirana_varijabla>
  </DomainObject.Predmet.SudioniciListNaziv>
  <DomainObject.Predmet.SudioniciListAdressOIB>
    <izvorni_sadrzaj>
      <item>BOBEK JAZBEC j.d.o.o. za usluge, OIB 69623722702, Velika Veternička 69 a,49252 Mihovljan</item>
      <item>FINA Regionalni centar Zagreb, OIB 85821130368, Trg svibanjskih žrtava 1995. br.1,10000 Zagreb</item>
    </izvorni_sadrzaj>
    <derivirana_varijabla naziv="DomainObject.Predmet.SudioniciListAdressOIB_1">
      <item>BOBEK JAZBEC j.d.o.o. za usluge, OIB 69623722702, Velika Veternička 69 a,49252 Mihovljan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69623722702</item>
      <item>, OIB 85821130368</item>
    </izvorni_sadrzaj>
    <derivirana_varijabla naziv="DomainObject.Predmet.SudioniciListNazivOIB_1">
      <item>, OIB 69623722702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2238</properties:Characters>
  <properties:Lines>89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2016-07-01T06:50:00Z</dcterms:created>
  <dc:creator>korisnik</dc:creator>
  <cp:lastModifiedBy>Žana Bem</cp:lastModifiedBy>
  <cp:lastPrinted>2016-07-01T06:45:00Z</cp:lastPrinted>
  <dcterms:modified xmlns:xsi="http://www.w3.org/2001/XMLSchema-instance" xsi:type="dcterms:W3CDTF">2016-07-01T06:51:00Z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