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3434" w14:paraId="3aa343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C60A5">
        <w:t>ZADARSKI ŠPORT</w:t>
      </w:r>
      <w:r w:rsidR="00325DFC">
        <w:t xml:space="preserve">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7C60A5">
        <w:t>Bruna Bušića bb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7C60A5">
        <w:t>98185775176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B94422">
        <w:t>26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2390">
        <w:t>8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C60A5" w:rsidRPr="007C60A5">
        <w:t>ZADARSKI ŠPORT d.o.o., Zadar, Bruna Bušića bb, OIB: 98185775176</w:t>
      </w:r>
      <w:r w:rsidR="00990573">
        <w:t xml:space="preserve">, </w:t>
      </w:r>
      <w:r>
        <w:t xml:space="preserve">na temelju neizvršenih osnova za plaćanje iznosi </w:t>
      </w:r>
      <w:r w:rsidR="007C60A5">
        <w:t>69</w:t>
      </w:r>
      <w:r w:rsidR="00990573">
        <w:t>.</w:t>
      </w:r>
      <w:r w:rsidR="007C60A5">
        <w:t>158</w:t>
      </w:r>
      <w:r w:rsidR="00990573">
        <w:t>,</w:t>
      </w:r>
      <w:r w:rsidR="007C60A5">
        <w:t>14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C60A5">
        <w:t>Mirko Jošić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2390">
        <w:t>8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884F6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C60A5">
      <w:t>260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C60A5">
      <w:t>260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2F1F17"/>
    <w:rsid w:val="002F6CBF"/>
    <w:rsid w:val="00325DFC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60A5"/>
    <w:rsid w:val="00804643"/>
    <w:rsid w:val="00814E35"/>
    <w:rsid w:val="0082637D"/>
    <w:rsid w:val="008337B7"/>
    <w:rsid w:val="00884F65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94422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ZADARSKI ŠPORT d.o.o. u likvidaciji</izvorni_sadrzaj>
    <derivirana_varijabla naziv="DomainObject.Predmet.ProtustrankaFormated_1">  ZADARSKI ŠPORT d.o.o. u likvidaciji</derivirana_varijabla>
  </DomainObject.Predmet.ProtustrankaFormated>
  <DomainObject.Predmet.ProtustrankaFormatedOIB>
    <izvorni_sadrzaj>  ZADARSKI ŠPORT d.o.o. u likvidaciji, OIB 98185775176</izvorni_sadrzaj>
    <derivirana_varijabla naziv="DomainObject.Predmet.ProtustrankaFormatedOIB_1">  ZADARSKI ŠPORT d.o.o. u likvidaciji, OIB 98185775176</derivirana_varijabla>
  </DomainObject.Predmet.ProtustrankaFormatedOIB>
  <DomainObject.Predmet.ProtustrankaFormatedWithAdress>
    <izvorni_sadrzaj> ZADARSKI ŠPORT d.o.o. u likvidaciji, Bruna Bušića/bb, 23000 Zadar</izvorni_sadrzaj>
    <derivirana_varijabla naziv="DomainObject.Predmet.ProtustrankaFormatedWithAdress_1"> ZADARSKI ŠPORT d.o.o. u likvidaciji, Bruna Bušića/bb, 23000 Zadar</derivirana_varijabla>
  </DomainObject.Predmet.ProtustrankaFormatedWithAdress>
  <DomainObject.Predmet.ProtustrankaFormatedWithAdressOIB>
    <izvorni_sadrzaj> ZADARSKI ŠPORT d.o.o. u likvidaciji, OIB 98185775176, Bruna Bušića/bb, 23000 Zadar</izvorni_sadrzaj>
    <derivirana_varijabla naziv="DomainObject.Predmet.ProtustrankaFormatedWithAdressOIB_1"> ZADARSKI ŠPORT d.o.o. u likvidaciji, OIB 98185775176, Bruna Bušića/bb, 23000 Zadar</derivirana_varijabla>
  </DomainObject.Predmet.ProtustrankaFormatedWithAdressOIB>
  <DomainObject.Predmet.ProtustrankaWithAdress>
    <izvorni_sadrzaj>ZADARSKI ŠPORT d.o.o. u likvidaciji Bruna Bušića/bb, 23000 Zadar</izvorni_sadrzaj>
    <derivirana_varijabla naziv="DomainObject.Predmet.ProtustrankaWithAdress_1">ZADARSKI ŠPORT d.o.o. u likvidaciji Bruna Bušića/bb, 23000 Zadar</derivirana_varijabla>
  </DomainObject.Predmet.ProtustrankaWithAdress>
  <DomainObject.Predmet.ProtustrankaWithAdressOIB>
    <izvorni_sadrzaj>ZADARSKI ŠPORT d.o.o. u likvidaciji, OIB 98185775176, Bruna Bušića/bb, 23000 Zadar</izvorni_sadrzaj>
    <derivirana_varijabla naziv="DomainObject.Predmet.ProtustrankaWithAdressOIB_1">ZADARSKI ŠPORT d.o.o. u likvidaciji, OIB 98185775176, Bruna Bušića/bb, 23000 Zadar</derivirana_varijabla>
  </DomainObject.Predmet.ProtustrankaWithAdressOIB>
  <DomainObject.Predmet.ProtustrankaNazivFormated>
    <izvorni_sadrzaj>ZADARSKI ŠPORT d.o.o. u likvidaciji</izvorni_sadrzaj>
    <derivirana_varijabla naziv="DomainObject.Predmet.ProtustrankaNazivFormated_1">ZADARSKI ŠPORT d.o.o. u likvidaciji</derivirana_varijabla>
  </DomainObject.Predmet.ProtustrankaNazivFormated>
  <DomainObject.Predmet.ProtustrankaNazivFormatedOIB>
    <izvorni_sadrzaj>ZADARSKI ŠPORT d.o.o. u likvidaciji, OIB 98185775176</izvorni_sadrzaj>
    <derivirana_varijabla naziv="DomainObject.Predmet.ProtustrankaNazivFormatedOIB_1">ZADARSKI ŠPORT d.o.o. u likvidaciji, OIB 98185775176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ZADARSKI ŠPORT d.o.o. u likvidaciji</item>
    </izvorni_sadrzaj>
    <derivirana_varijabla naziv="DomainObject.Predmet.ProtuStrankaListFormated_1">
      <item>ZADARSKI ŠPORT d.o.o. u likvidaciji</item>
    </derivirana_varijabla>
  </DomainObject.Predmet.ProtuStrankaListFormated>
  <DomainObject.Predmet.ProtuStrankaListFormatedOIB>
    <izvorni_sadrzaj>
      <item>ZADARSKI ŠPORT d.o.o. u likvidaciji, OIB 98185775176</item>
    </izvorni_sadrzaj>
    <derivirana_varijabla naziv="DomainObject.Predmet.ProtuStrankaListFormatedOIB_1">
      <item>ZADARSKI ŠPORT d.o.o. u likvidaciji, OIB 98185775176</item>
    </derivirana_varijabla>
  </DomainObject.Predmet.ProtuStrankaListFormatedOIB>
  <DomainObject.Predmet.ProtuStrankaListFormatedWithAdress>
    <izvorni_sadrzaj>
      <item>ZADARSKI ŠPORT d.o.o. u likvidaciji, Bruna Bušića/bb, 23000 Zadar</item>
    </izvorni_sadrzaj>
    <derivirana_varijabla naziv="DomainObject.Predmet.ProtuStrankaListFormatedWithAdress_1">
      <item>ZADARSKI ŠPORT d.o.o. u likvidaciji, Bruna Bušića/bb, 23000 Zadar</item>
    </derivirana_varijabla>
  </DomainObject.Predmet.ProtuStrankaListFormatedWithAdress>
  <DomainObject.Predmet.ProtuStrankaListFormatedWithAdressOIB>
    <izvorni_sadrzaj>
      <item>ZADARSKI ŠPORT d.o.o. u likvidaciji, OIB 98185775176, Bruna Bušića/bb, 23000 Zadar</item>
    </izvorni_sadrzaj>
    <derivirana_varijabla naziv="DomainObject.Predmet.ProtuStrankaListFormatedWithAdressOIB_1">
      <item>ZADARSKI ŠPORT d.o.o. u likvidaciji, OIB 98185775176, Bruna Bušića/bb, 23000 Zadar</item>
    </derivirana_varijabla>
  </DomainObject.Predmet.ProtuStrankaListFormatedWithAdressOIB>
  <DomainObject.Predmet.ProtuStrankaListNazivFormated>
    <izvorni_sadrzaj>
      <item>ZADARSKI ŠPORT d.o.o. u likvidaciji</item>
    </izvorni_sadrzaj>
    <derivirana_varijabla naziv="DomainObject.Predmet.ProtuStrankaListNazivFormated_1">
      <item>ZADARSKI ŠPORT d.o.o. u likvidaciji</item>
    </derivirana_varijabla>
  </DomainObject.Predmet.ProtuStrankaListNazivFormated>
  <DomainObject.Predmet.ProtuStrankaListNazivFormatedOIB>
    <izvorni_sadrzaj>
      <item>ZADARSKI ŠPORT d.o.o. u likvidaciji, OIB 98185775176</item>
    </izvorni_sadrzaj>
    <derivirana_varijabla naziv="DomainObject.Predmet.ProtuStrankaListNazivFormatedOIB_1">
      <item>ZADARSKI ŠPORT d.o.o. u likvidaciji, OIB 98185775176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ZADARSKI ŠPORT d.o.o. u likvidaciji</izvorni_sadrzaj>
    <derivirana_varijabla naziv="DomainObject.Predmet.ProtustrankaIDrugi_1">ZADARSKI ŠPORT d.o.o.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ZADARSKI ŠPORT d.o.o. u likvidaciji, OIB 98185775176, Bruna Bušića/bb, 23000 Zadar</izvorni_sadrzaj>
    <derivirana_varijabla naziv="DomainObject.Predmet.ProtustrankaIDrugiAdressOIB_1">ZADARSKI ŠPORT d.o.o. u likvidaciji, OIB 98185775176, Bruna Bušića/bb,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ZADARSKI ŠPORT d.o.o. u likvidaciji</item>
    </izvorni_sadrzaj>
    <derivirana_varijabla naziv="DomainObject.Predmet.SudioniciListNaziv_1">
      <item>FINA</item>
      <item>ZADARSKI ŠPORT d.o.o. u likvidaciji</item>
    </derivirana_varijabla>
  </DomainObject.Predmet.SudioniciListNaziv>
  <DomainObject.Predmet.SudioniciListAdressOIB>
    <izvorni_sadrzaj>
      <item>FINA, OIB 85821130368</item>
      <item>ZADARSKI ŠPORT d.o.o. u likvidaciji, OIB 98185775176, Bruna Bušića/bb,23000 Zadar</item>
    </izvorni_sadrzaj>
    <derivirana_varijabla naziv="DomainObject.Predmet.SudioniciListAdressOIB_1">
      <item>FINA, OIB 85821130368</item>
      <item>ZADARSKI ŠPORT d.o.o. u likvidaciji, OIB 98185775176, Bruna Bušića/bb,23000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98185775176</item>
    </izvorni_sadrzaj>
    <derivirana_varijabla naziv="DomainObject.Predmet.SudioniciListNazivOIB_1">
      <item>, OIB 85821130368</item>
      <item>, OIB 98185775176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25FC5-A595-4130-86B1-7E8260113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1968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2017-06-08T12:09:00Z</dcterms:created>
  <dc:creator>Tina Grgas</dc:creator>
  <cp:lastModifiedBy>wsadmin</cp:lastModifiedBy>
  <cp:lastPrinted>2017-06-08T12:12:00Z</cp:lastPrinted>
  <dcterms:modified xmlns:xsi="http://www.w3.org/2001/XMLSchema-instance" xsi:type="dcterms:W3CDTF">2017-06-09T08:56:00Z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