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2ce5" w14:paraId="57a2ce5" w:rsidRDefault="00E22A64" w:rsidP="00087896" w:rsidR="00AB197E" w:rsidRPr="00087896">
      <w:pPr>
        <w15:collapsed w:val="false"/>
        <w:rPr>
          <w:b/>
        </w:rPr>
      </w:pPr>
      <w:bookmarkStart w:name="_GoBack" w:id="0"/>
      <w:bookmarkEnd w:id="0"/>
      <w:r w:rsidRPr="00087896">
        <w:rPr>
          <w:b/>
        </w:rPr>
        <w:t xml:space="preserve">               </w:t>
      </w:r>
      <w:r w:rsidRPr="00087896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92FB6" w:rsidRPr="00087896">
      <w:pPr>
        <w:jc w:val="both"/>
        <w:rPr>
          <w:b/>
        </w:rPr>
      </w:pPr>
      <w:r w:rsidRPr="00087896">
        <w:rPr>
          <w:b/>
        </w:rPr>
        <w:t>REPUBLIKA HRVATSKA</w:t>
      </w:r>
    </w:p>
    <w:p w:rsidRDefault="00C62681" w:rsidP="00C62681" w:rsidR="00C62681" w:rsidRPr="00087896">
      <w:pPr>
        <w:rPr>
          <w:b/>
        </w:rPr>
      </w:pPr>
      <w:r w:rsidRPr="00087896">
        <w:rPr>
          <w:b/>
        </w:rPr>
        <w:t>TRGOVAČKI SUD U SPLITU</w:t>
      </w:r>
    </w:p>
    <w:p w:rsidRDefault="00C62681" w:rsidP="00C62681" w:rsidR="00C62681" w:rsidRPr="00087896">
      <w:pPr>
        <w:rPr>
          <w:b/>
        </w:rPr>
      </w:pPr>
      <w:r w:rsidRPr="00087896">
        <w:rPr>
          <w:b/>
        </w:rPr>
        <w:t>STALNA SLUŽBA U DUBROVNIKU</w:t>
      </w:r>
    </w:p>
    <w:p w:rsidRDefault="00C62681" w:rsidP="00C62681" w:rsidR="00C62681" w:rsidRPr="00087896">
      <w:pPr>
        <w:rPr>
          <w:b/>
        </w:rPr>
      </w:pPr>
      <w:r w:rsidRPr="00087896">
        <w:rPr>
          <w:b/>
        </w:rPr>
        <w:t>Dubrovnik, dr. Ante Starčevića 23</w:t>
      </w:r>
    </w:p>
    <w:p w:rsidRDefault="002E3C71" w:rsidP="00087896" w:rsidR="00C62681" w:rsidRPr="00087896">
      <w:pPr>
        <w:jc w:val="right"/>
        <w:rPr>
          <w:b/>
        </w:rPr>
      </w:pPr>
      <w:proofErr w:type="spellStart"/>
      <w:r w:rsidRPr="00087896">
        <w:rPr>
          <w:b/>
        </w:rPr>
        <w:t>Posl</w:t>
      </w:r>
      <w:proofErr w:type="spellEnd"/>
      <w:r w:rsidRPr="00087896">
        <w:rPr>
          <w:b/>
        </w:rPr>
        <w:t xml:space="preserve">. br. 18 </w:t>
      </w:r>
      <w:r w:rsidR="000662E4" w:rsidRPr="00087896">
        <w:rPr>
          <w:b/>
        </w:rPr>
        <w:t>St</w:t>
      </w:r>
      <w:r w:rsidR="00C62681" w:rsidRPr="00087896">
        <w:rPr>
          <w:b/>
        </w:rPr>
        <w:t>-</w:t>
      </w:r>
      <w:r w:rsidR="00087896" w:rsidRPr="00087896">
        <w:rPr>
          <w:b/>
        </w:rPr>
        <w:t>2002</w:t>
      </w:r>
      <w:r w:rsidR="006B056F" w:rsidRPr="00087896">
        <w:rPr>
          <w:b/>
        </w:rPr>
        <w:t>/1</w:t>
      </w:r>
      <w:r w:rsidR="00A5087B" w:rsidRPr="00087896">
        <w:rPr>
          <w:b/>
        </w:rPr>
        <w:t>6</w:t>
      </w:r>
    </w:p>
    <w:p w:rsidRDefault="00C62681" w:rsidP="00C62681" w:rsidR="00C62681" w:rsidRPr="00087896">
      <w:pPr>
        <w:rPr>
          <w:b/>
        </w:rPr>
      </w:pPr>
    </w:p>
    <w:p w:rsidRDefault="00C62681" w:rsidP="00C62681" w:rsidR="00C62681" w:rsidRPr="00087896">
      <w:pPr>
        <w:jc w:val="center"/>
        <w:rPr>
          <w:b/>
        </w:rPr>
      </w:pPr>
      <w:r w:rsidRPr="00087896">
        <w:rPr>
          <w:b/>
        </w:rPr>
        <w:t>R J E Š E N J E</w:t>
      </w:r>
    </w:p>
    <w:p w:rsidRDefault="00C62681" w:rsidP="00C62681" w:rsidR="00C62681" w:rsidRPr="00087896"/>
    <w:p w:rsidRDefault="000662E4" w:rsidP="00087896" w:rsidR="00C62681" w:rsidRPr="00087896">
      <w:pPr>
        <w:jc w:val="both"/>
      </w:pPr>
      <w:r w:rsidRPr="00087896">
        <w:t>Trgovački sud u Splitu,</w:t>
      </w:r>
      <w:r w:rsidR="00A830AB" w:rsidRPr="00087896">
        <w:t xml:space="preserve"> Stalna služba u Dubrovniku,</w:t>
      </w:r>
      <w:r w:rsidRPr="00087896">
        <w:t xml:space="preserve"> po sucu tog suda Katarini Franković</w:t>
      </w:r>
      <w:r w:rsidR="007B2C2E" w:rsidRPr="00087896">
        <w:t xml:space="preserve">, kao sucu pojedincu u </w:t>
      </w:r>
      <w:r w:rsidRPr="00087896">
        <w:t>stečajno</w:t>
      </w:r>
      <w:r w:rsidR="007B2C2E" w:rsidRPr="00087896">
        <w:t>m</w:t>
      </w:r>
      <w:r w:rsidRPr="00087896">
        <w:t xml:space="preserve"> postupk</w:t>
      </w:r>
      <w:r w:rsidR="007B2C2E" w:rsidRPr="00087896">
        <w:t>u</w:t>
      </w:r>
      <w:r w:rsidRPr="00087896">
        <w:t xml:space="preserve"> nad dužnikom </w:t>
      </w:r>
      <w:r w:rsidR="00087896" w:rsidRPr="00087896">
        <w:t xml:space="preserve">AMAI DUBROVNIK d.o.o. za trgovinu, turizam i usluge "u stečaju", Dubrovnik, Od </w:t>
      </w:r>
      <w:proofErr w:type="spellStart"/>
      <w:r w:rsidR="00087896" w:rsidRPr="00087896">
        <w:t>Batale</w:t>
      </w:r>
      <w:proofErr w:type="spellEnd"/>
      <w:r w:rsidR="00087896" w:rsidRPr="00087896">
        <w:t xml:space="preserve"> 4, MBS: 060058151, OIB: 33597775732</w:t>
      </w:r>
      <w:r w:rsidR="00A830AB" w:rsidRPr="00087896">
        <w:t xml:space="preserve">, zastupanog po stečajnom upravitelju </w:t>
      </w:r>
      <w:r w:rsidR="00087896" w:rsidRPr="00087896">
        <w:t>Ivanki Sušić</w:t>
      </w:r>
      <w:r w:rsidR="00A830AB" w:rsidRPr="00087896">
        <w:t>, izvan ročišta, dana</w:t>
      </w:r>
      <w:r w:rsidR="00A00826" w:rsidRPr="00087896">
        <w:t xml:space="preserve">, </w:t>
      </w:r>
      <w:r w:rsidRPr="00087896">
        <w:t xml:space="preserve">dana </w:t>
      </w:r>
      <w:r w:rsidR="00A00826" w:rsidRPr="00087896">
        <w:t>2</w:t>
      </w:r>
      <w:r w:rsidR="00087896" w:rsidRPr="00087896">
        <w:t>3</w:t>
      </w:r>
      <w:r w:rsidRPr="00087896">
        <w:t xml:space="preserve">. </w:t>
      </w:r>
      <w:r w:rsidR="00A00826" w:rsidRPr="00087896">
        <w:t>kolovoz</w:t>
      </w:r>
      <w:r w:rsidR="00D1742C" w:rsidRPr="00087896">
        <w:t>a</w:t>
      </w:r>
      <w:r w:rsidRPr="00087896">
        <w:t xml:space="preserve"> 201</w:t>
      </w:r>
      <w:r w:rsidR="006C357E" w:rsidRPr="00087896">
        <w:t>7</w:t>
      </w:r>
      <w:r w:rsidRPr="00087896">
        <w:t>. godine</w:t>
      </w:r>
    </w:p>
    <w:p w:rsidRDefault="00C62681" w:rsidP="00C62681" w:rsidR="00C62681" w:rsidRPr="00087896">
      <w:pPr>
        <w:jc w:val="center"/>
        <w:rPr>
          <w:b/>
        </w:rPr>
      </w:pPr>
      <w:r w:rsidRPr="00087896">
        <w:rPr>
          <w:b/>
        </w:rPr>
        <w:t>r i j e š i o    j e</w:t>
      </w:r>
    </w:p>
    <w:p w:rsidRDefault="002E3C71" w:rsidP="00C62681" w:rsidR="00C62681" w:rsidRPr="00087896">
      <w:r w:rsidRPr="00087896">
        <w:t xml:space="preserve"> </w:t>
      </w:r>
    </w:p>
    <w:p w:rsidRDefault="00A830AB" w:rsidP="00A830AB" w:rsidR="00A830AB" w:rsidRPr="00087896">
      <w:pPr>
        <w:ind w:firstLine="708"/>
        <w:jc w:val="both"/>
      </w:pPr>
      <w:r w:rsidRPr="00087896">
        <w:t xml:space="preserve">Određuje se ročište skupštine vjerovnika za dan 13. rujna 2017. godine u </w:t>
      </w:r>
      <w:r w:rsidR="00087896" w:rsidRPr="00087896">
        <w:t>09</w:t>
      </w:r>
      <w:r w:rsidRPr="00087896">
        <w:t xml:space="preserve">,00 sati u prostorijama Trgovačkog suda u Splitu, Stalna služba u Dubrovniku, Dr. Ante Starčevića 23, sudnica 2 / I kat, sa slijedećim dnevnim redom: </w:t>
      </w:r>
    </w:p>
    <w:p w:rsidRDefault="00A830AB" w:rsidP="00A830AB" w:rsidR="00A830AB" w:rsidRPr="00087896">
      <w:pPr>
        <w:jc w:val="both"/>
      </w:pPr>
      <w:r w:rsidRPr="00087896">
        <w:t xml:space="preserve">- odluka o </w:t>
      </w:r>
      <w:r w:rsidR="00087896" w:rsidRPr="00087896">
        <w:t>načinu i uvjetima prodaje poslovnog udjela knjigovodstvene vrijednosti 3.000.000,00 kuna u društvu Paula d.o.o</w:t>
      </w:r>
      <w:r w:rsidRPr="00087896">
        <w:t>.</w:t>
      </w:r>
      <w:r w:rsidR="00087896" w:rsidRPr="00087896">
        <w:t>, Dubrovnik, OIB: 98538984689.</w:t>
      </w:r>
    </w:p>
    <w:p w:rsidRDefault="00A830AB" w:rsidP="00A830AB" w:rsidR="00A830AB" w:rsidRPr="00087896">
      <w:pPr>
        <w:jc w:val="center"/>
      </w:pPr>
    </w:p>
    <w:p w:rsidRDefault="006A00C2" w:rsidP="00A830AB" w:rsidR="006A00C2" w:rsidRPr="00087896">
      <w:pPr>
        <w:jc w:val="center"/>
        <w:rPr>
          <w:b/>
        </w:rPr>
      </w:pPr>
      <w:r w:rsidRPr="00087896">
        <w:rPr>
          <w:b/>
        </w:rPr>
        <w:t>Obrazloženje</w:t>
      </w:r>
    </w:p>
    <w:p w:rsidRDefault="006A00C2" w:rsidP="006A00C2" w:rsidR="006A00C2" w:rsidRPr="00087896">
      <w:pPr>
        <w:rPr>
          <w:b/>
        </w:rPr>
      </w:pPr>
    </w:p>
    <w:p w:rsidRDefault="00087896" w:rsidP="00087896" w:rsidR="00087896" w:rsidRPr="00087896">
      <w:pPr>
        <w:ind w:firstLine="708"/>
        <w:jc w:val="both"/>
      </w:pPr>
      <w:r w:rsidRPr="00087896">
        <w:t>Dana 08. kolovoza 2017.g. zaprimljen je podnesak stečajnog upravitelja kojim predlaže sazivanje skupštine radi odluke o načinu i uvjetima prodaje poslovnog udjela knjigovodstvene vrijednosti 3.000.000,00 kuna u društvu Paula d.o.o., Dubrovnik, OIB: 98538984689, a navedeni prijedlog je objavljen i na mrežnoj stranici e-oglasna ploča suda.</w:t>
      </w:r>
    </w:p>
    <w:p w:rsidRDefault="00087896" w:rsidP="00087896" w:rsidR="00087896" w:rsidRPr="00087896">
      <w:pPr>
        <w:ind w:firstLine="708"/>
        <w:jc w:val="both"/>
      </w:pPr>
    </w:p>
    <w:p w:rsidRDefault="00087896" w:rsidP="00087896" w:rsidR="00087896" w:rsidRPr="00087896">
      <w:pPr>
        <w:ind w:firstLine="708"/>
        <w:jc w:val="both"/>
      </w:pPr>
      <w:r w:rsidRPr="00087896">
        <w:tab/>
        <w:t xml:space="preserve">Sukladno čl. 103. Stečajnog zakona (NN 71/2015) skupštinu vjerovnika saziva sud, na obrazloženi prijedlog stečajnog upravitelja (čl. 104. SZ). Sud je prihvatio prijedlog stečajnog upravitelja budući je prijedlog dnevnog reda skupštine određen, odnosno vjerovnici unaprijed moraju znati o kojim točkama će se na skupštini raspravljati i odlučivati. </w:t>
      </w:r>
    </w:p>
    <w:p w:rsidRDefault="00087896" w:rsidP="00087896" w:rsidR="00087896" w:rsidRPr="00087896">
      <w:pPr>
        <w:ind w:firstLine="708"/>
        <w:jc w:val="both"/>
      </w:pPr>
    </w:p>
    <w:p w:rsidRDefault="00087896" w:rsidP="00087896" w:rsidR="00087896" w:rsidRPr="00087896">
      <w:pPr>
        <w:ind w:firstLine="708"/>
        <w:jc w:val="both"/>
      </w:pPr>
      <w:r w:rsidRPr="00087896">
        <w:t xml:space="preserve">Zbog navedenog, na temelju spomenutih propisa, odlučeno je kao u izreci. </w:t>
      </w:r>
    </w:p>
    <w:p w:rsidRDefault="00087896" w:rsidP="00087896" w:rsidR="00087896" w:rsidRPr="00087896">
      <w:pPr>
        <w:ind w:firstLine="708"/>
        <w:jc w:val="both"/>
      </w:pPr>
    </w:p>
    <w:p w:rsidRDefault="00087896" w:rsidP="00087896" w:rsidR="00087896" w:rsidRPr="00087896">
      <w:pPr>
        <w:ind w:firstLine="708"/>
        <w:jc w:val="center"/>
        <w:rPr>
          <w:b/>
        </w:rPr>
      </w:pPr>
      <w:r w:rsidRPr="00087896">
        <w:rPr>
          <w:b/>
        </w:rPr>
        <w:t>U Dubrovniku, dana 23. kolovoza 2017. godine</w:t>
      </w:r>
    </w:p>
    <w:p w:rsidRDefault="00087896" w:rsidP="00087896" w:rsidR="00087896" w:rsidRPr="00087896">
      <w:pPr>
        <w:ind w:firstLine="708"/>
        <w:jc w:val="both"/>
      </w:pPr>
    </w:p>
    <w:p w:rsidRDefault="00087896" w:rsidP="00087896" w:rsidR="00087896" w:rsidRPr="00087896">
      <w:pPr>
        <w:ind w:firstLine="708" w:left="5664"/>
        <w:jc w:val="both"/>
        <w:rPr>
          <w:b/>
        </w:rPr>
      </w:pPr>
      <w:r w:rsidRPr="00087896">
        <w:rPr>
          <w:b/>
        </w:rPr>
        <w:t>Sudac:</w:t>
      </w:r>
    </w:p>
    <w:p w:rsidRDefault="00087896" w:rsidP="00087896" w:rsidR="00087896" w:rsidRPr="00087896">
      <w:pPr>
        <w:ind w:firstLine="708"/>
        <w:jc w:val="both"/>
        <w:rPr>
          <w:b/>
        </w:rPr>
      </w:pPr>
    </w:p>
    <w:p w:rsidRDefault="00087896" w:rsidP="00087896" w:rsidR="00087896" w:rsidRPr="00087896">
      <w:pPr>
        <w:ind w:firstLine="708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87896">
        <w:rPr>
          <w:b/>
        </w:rPr>
        <w:t>Katarina Franković</w:t>
      </w:r>
    </w:p>
    <w:p w:rsidRDefault="00087896" w:rsidP="00087896" w:rsidR="00087896" w:rsidRPr="00087896">
      <w:pPr>
        <w:jc w:val="both"/>
        <w:rPr>
          <w:b/>
        </w:rPr>
      </w:pPr>
      <w:r w:rsidRPr="00087896">
        <w:rPr>
          <w:b/>
        </w:rPr>
        <w:t>POUKA O PRAVNOM LIJEKU:</w:t>
      </w:r>
    </w:p>
    <w:p w:rsidRDefault="00087896" w:rsidP="00087896" w:rsidR="00087896" w:rsidRPr="00087896">
      <w:pPr>
        <w:jc w:val="both"/>
      </w:pPr>
      <w:r w:rsidRPr="0008789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087896" w:rsidP="00087896" w:rsidR="00087896">
      <w:pPr>
        <w:ind w:firstLine="708"/>
        <w:jc w:val="both"/>
      </w:pPr>
    </w:p>
    <w:p w:rsidRDefault="00087896" w:rsidP="00087896" w:rsidR="00087896" w:rsidRPr="00087896">
      <w:pPr>
        <w:ind w:firstLine="708"/>
        <w:jc w:val="both"/>
      </w:pPr>
      <w:r w:rsidRPr="00087896">
        <w:t>DN-a:</w:t>
      </w:r>
    </w:p>
    <w:p w:rsidRDefault="00087896" w:rsidP="00087896" w:rsidR="00087896" w:rsidRPr="00087896">
      <w:pPr>
        <w:ind w:firstLine="708"/>
        <w:jc w:val="both"/>
      </w:pPr>
      <w:r w:rsidRPr="00087896">
        <w:t>stečajni upravitelj</w:t>
      </w:r>
      <w:r w:rsidR="00076406">
        <w:t>, putem e oglasne ploče</w:t>
      </w:r>
    </w:p>
    <w:p w:rsidRDefault="00087896" w:rsidP="00087896" w:rsidR="004F0CE4" w:rsidRPr="00087896">
      <w:pPr>
        <w:ind w:firstLine="708"/>
        <w:jc w:val="both"/>
      </w:pPr>
      <w:r w:rsidRPr="00087896">
        <w:t>mrežna stranica e-oglasna ploča suda.</w:t>
      </w:r>
    </w:p>
    <w:sectPr w:rsidR="004F0CE4" w:rsidRPr="000878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303B6"/>
    <w:rsid w:val="000662E4"/>
    <w:rsid w:val="00076406"/>
    <w:rsid w:val="00087896"/>
    <w:rsid w:val="000A0FF1"/>
    <w:rsid w:val="000A269C"/>
    <w:rsid w:val="000C42DC"/>
    <w:rsid w:val="00176463"/>
    <w:rsid w:val="00190243"/>
    <w:rsid w:val="001E147A"/>
    <w:rsid w:val="00227212"/>
    <w:rsid w:val="002500C5"/>
    <w:rsid w:val="00283E7E"/>
    <w:rsid w:val="002C4EE4"/>
    <w:rsid w:val="002D59FB"/>
    <w:rsid w:val="002E3C71"/>
    <w:rsid w:val="00383FE5"/>
    <w:rsid w:val="00404D8A"/>
    <w:rsid w:val="004711AF"/>
    <w:rsid w:val="00492BD5"/>
    <w:rsid w:val="004A2684"/>
    <w:rsid w:val="004C1019"/>
    <w:rsid w:val="004F0CE4"/>
    <w:rsid w:val="00551442"/>
    <w:rsid w:val="005B2D65"/>
    <w:rsid w:val="00625E7D"/>
    <w:rsid w:val="0064669F"/>
    <w:rsid w:val="0066117C"/>
    <w:rsid w:val="00672ABB"/>
    <w:rsid w:val="006A00C2"/>
    <w:rsid w:val="006B056F"/>
    <w:rsid w:val="006C357E"/>
    <w:rsid w:val="006E5474"/>
    <w:rsid w:val="0073567E"/>
    <w:rsid w:val="00772E96"/>
    <w:rsid w:val="007976D6"/>
    <w:rsid w:val="007B2C2E"/>
    <w:rsid w:val="007F6235"/>
    <w:rsid w:val="008438FB"/>
    <w:rsid w:val="008A3A88"/>
    <w:rsid w:val="009302AC"/>
    <w:rsid w:val="00955ACE"/>
    <w:rsid w:val="00963C56"/>
    <w:rsid w:val="00965CC7"/>
    <w:rsid w:val="0096678B"/>
    <w:rsid w:val="009710AD"/>
    <w:rsid w:val="009C70F3"/>
    <w:rsid w:val="009F16F3"/>
    <w:rsid w:val="00A00826"/>
    <w:rsid w:val="00A03326"/>
    <w:rsid w:val="00A5087B"/>
    <w:rsid w:val="00A830AB"/>
    <w:rsid w:val="00A92FB6"/>
    <w:rsid w:val="00AB197E"/>
    <w:rsid w:val="00AB7C1F"/>
    <w:rsid w:val="00B056F1"/>
    <w:rsid w:val="00B70565"/>
    <w:rsid w:val="00B91E4D"/>
    <w:rsid w:val="00C1628D"/>
    <w:rsid w:val="00C62681"/>
    <w:rsid w:val="00CE3D62"/>
    <w:rsid w:val="00D15E35"/>
    <w:rsid w:val="00D1742C"/>
    <w:rsid w:val="00D30F28"/>
    <w:rsid w:val="00DC460C"/>
    <w:rsid w:val="00E1076B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6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6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6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6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6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6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6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6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1935</properties:Characters>
  <properties:Lines>51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2288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2017-08-23T07:35:00Z</dcterms:created>
  <dc:creator>kfrankovic</dc:creator>
  <cp:lastModifiedBy>Katarina Franković</cp:lastModifiedBy>
  <cp:lastPrinted>2017-08-21T08:33:00Z</cp:lastPrinted>
  <dcterms:modified xmlns:xsi="http://www.w3.org/2001/XMLSchema-instance" xsi:type="dcterms:W3CDTF">2017-08-23T07:36:00Z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