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63ff" w14:paraId="b7763f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05933">
        <w:t>476</w:t>
      </w:r>
      <w:r w:rsidRPr="00151FF0">
        <w:t>/1</w:t>
      </w:r>
      <w:r w:rsidR="00F05933">
        <w:t>6</w:t>
      </w:r>
      <w:r w:rsidRPr="00151FF0">
        <w:t>-</w:t>
      </w:r>
      <w:r w:rsidR="00F05933">
        <w:t>14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F05933" w:rsidRPr="00F05933">
        <w:t>FEROLIM društvo s ograničenom odgovornošću za proizvodnju i promet, Vinkovci, Đakovačka 4, MBS 030041086, OIB 01313168543</w:t>
      </w:r>
      <w:r w:rsidRPr="00655274">
        <w:t xml:space="preserve">, dana </w:t>
      </w:r>
      <w:r>
        <w:t>2</w:t>
      </w:r>
      <w:r w:rsidR="00F05933">
        <w:t>1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05933" w:rsidR="007B6DF7">
      <w:pPr>
        <w:pStyle w:val="Tijeloteksta"/>
        <w:numPr>
          <w:ilvl w:val="0"/>
          <w:numId w:val="1"/>
        </w:numPr>
      </w:pPr>
      <w:r>
        <w:t>Privremeno</w:t>
      </w:r>
      <w:r w:rsidR="004B55B5">
        <w:t>j</w:t>
      </w:r>
      <w:r>
        <w:t xml:space="preserve"> s</w:t>
      </w:r>
      <w:r w:rsidR="00F14D32">
        <w:t>tečajno</w:t>
      </w:r>
      <w:r w:rsidR="004B55B5">
        <w:t>j</w:t>
      </w:r>
      <w:r w:rsidR="00F14D32">
        <w:t xml:space="preserve"> upravitelj</w:t>
      </w:r>
      <w:r w:rsidR="004B55B5">
        <w:t>ici</w:t>
      </w:r>
      <w:r w:rsidR="00F14D32">
        <w:t xml:space="preserve"> </w:t>
      </w:r>
      <w:r w:rsidR="00F05933" w:rsidRPr="00F05933">
        <w:t>Lidij</w:t>
      </w:r>
      <w:r w:rsidR="00F05933">
        <w:t>i</w:t>
      </w:r>
      <w:r w:rsidR="00F05933" w:rsidRPr="00F05933">
        <w:t xml:space="preserve"> Balog, Bilje, Vinogradska 17, OIB 90656042786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F5948" w:rsidRPr="006F5948">
        <w:t>GRADMING jednostavno društvo s ograničenom odgovornošću za građenje, trgovinu i usluge, Osijek, Stadionsko naselje 78, MBS 030135583, OIB 31555750008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4B55B5">
        <w:t>e</w:t>
      </w:r>
      <w:r>
        <w:t xml:space="preserve"> </w:t>
      </w:r>
      <w:r w:rsidR="00C17E69">
        <w:t>stečajn</w:t>
      </w:r>
      <w:r w:rsidR="004B55B5">
        <w:t>e</w:t>
      </w:r>
      <w:r w:rsidR="00C17E69">
        <w:t xml:space="preserve"> upravitelj</w:t>
      </w:r>
      <w:r w:rsidR="004B55B5">
        <w:t>ice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BE719F">
        <w:t>j</w:t>
      </w:r>
      <w:r w:rsidR="00A126F0">
        <w:t xml:space="preserve"> </w:t>
      </w:r>
      <w:r>
        <w:t>stečajno</w:t>
      </w:r>
      <w:r w:rsidR="00BE719F">
        <w:t>j</w:t>
      </w:r>
      <w:r>
        <w:t xml:space="preserve"> upravitelj</w:t>
      </w:r>
      <w:r w:rsidR="00BE719F">
        <w:t>ici</w:t>
      </w:r>
      <w:r w:rsidR="00FF4063">
        <w:t xml:space="preserve"> </w:t>
      </w:r>
      <w:r>
        <w:t>na nje</w:t>
      </w:r>
      <w:r w:rsidR="00BE719F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E719F">
        <w:t>476</w:t>
      </w:r>
      <w:r w:rsidR="009B0F1B">
        <w:t>/</w:t>
      </w:r>
      <w:r w:rsidR="00FE5A6E">
        <w:t>1</w:t>
      </w:r>
      <w:r w:rsidR="00BE719F">
        <w:t>6</w:t>
      </w:r>
      <w:r w:rsidR="009B0F1B">
        <w:t>-</w:t>
      </w:r>
      <w:r w:rsidR="00BE719F">
        <w:t>5</w:t>
      </w:r>
      <w:r w:rsidR="009B0F1B">
        <w:t xml:space="preserve"> od </w:t>
      </w:r>
      <w:r w:rsidR="00EC3792">
        <w:t>2</w:t>
      </w:r>
      <w:r w:rsidR="00BE719F">
        <w:t>9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BE719F">
        <w:t>a</w:t>
      </w:r>
      <w:r w:rsidR="0040049C">
        <w:t xml:space="preserve"> je</w:t>
      </w:r>
      <w:r w:rsidR="009B0F1B">
        <w:t xml:space="preserve"> </w:t>
      </w:r>
      <w:r w:rsidR="00BE719F">
        <w:t>Lidija Balog iz Bilja</w:t>
      </w:r>
      <w:r w:rsidR="00932A65">
        <w:t xml:space="preserve"> </w:t>
      </w:r>
      <w:r w:rsidR="009B0F1B">
        <w:t>za privremen</w:t>
      </w:r>
      <w:r w:rsidR="00BE719F">
        <w:t>u</w:t>
      </w:r>
      <w:r w:rsidR="009B0F1B">
        <w:t xml:space="preserve"> stečajn</w:t>
      </w:r>
      <w:r w:rsidR="00BE719F">
        <w:t>u</w:t>
      </w:r>
      <w:r w:rsidR="009B0F1B">
        <w:t xml:space="preserve"> upravitelj</w:t>
      </w:r>
      <w:r w:rsidR="00BE719F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5F5F58">
        <w:t>a</w:t>
      </w:r>
      <w:r>
        <w:t xml:space="preserve"> stečajn</w:t>
      </w:r>
      <w:r w:rsidR="005F5F58">
        <w:t>a</w:t>
      </w:r>
      <w:r>
        <w:t xml:space="preserve"> upravitelj</w:t>
      </w:r>
      <w:r w:rsidR="005F5F58">
        <w:t>ica</w:t>
      </w:r>
      <w:r>
        <w:t xml:space="preserve"> obavi</w:t>
      </w:r>
      <w:r w:rsidR="005F5F58">
        <w:t>la</w:t>
      </w:r>
      <w:r>
        <w:t xml:space="preserve"> je sve potrebne radnje, te je sastavi</w:t>
      </w:r>
      <w:r w:rsidR="005F5F58">
        <w:t>la</w:t>
      </w:r>
      <w:r>
        <w:t xml:space="preserve"> i dostavi</w:t>
      </w:r>
      <w:r w:rsidR="005F5F58">
        <w:t>la</w:t>
      </w:r>
      <w:r w:rsidR="006764F3">
        <w:t xml:space="preserve"> </w:t>
      </w:r>
      <w:r>
        <w:t>svoje pisano izvješće i nazoči</w:t>
      </w:r>
      <w:r w:rsidR="005F5F5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5F5F58">
        <w:t>9</w:t>
      </w:r>
      <w:r w:rsidR="00D23353">
        <w:t>.0</w:t>
      </w:r>
      <w:r w:rsidR="005F5F58">
        <w:t>5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5F5F58">
        <w:t>e</w:t>
      </w:r>
      <w:r>
        <w:t xml:space="preserve"> stečajn</w:t>
      </w:r>
      <w:r w:rsidR="005F5F58">
        <w:t>e</w:t>
      </w:r>
      <w:r w:rsidR="008D4802">
        <w:t xml:space="preserve"> </w:t>
      </w:r>
      <w:r>
        <w:t>upravitelj</w:t>
      </w:r>
      <w:r w:rsidR="005F5F58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5F5F58">
        <w:t>1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5F5F58">
        <w:t>a</w:t>
      </w:r>
      <w:r w:rsidR="0040049C">
        <w:t xml:space="preserve"> </w:t>
      </w:r>
      <w:r w:rsidR="00D5639E">
        <w:t>stečajn</w:t>
      </w:r>
      <w:r w:rsidR="005F5F58">
        <w:t>a</w:t>
      </w:r>
      <w:r w:rsidR="00D5639E">
        <w:t xml:space="preserve"> </w:t>
      </w:r>
      <w:r w:rsidR="0061543A">
        <w:t>upravitelj</w:t>
      </w:r>
      <w:r w:rsidR="005F5F58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9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05933" w:rsidRPr="00F05933">
      <w:t>14 St-476/16-14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32917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B55B5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5F5F5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BE719F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05933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9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9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91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91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9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9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91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91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FEROLIM društvo s ograničenom odgovornošću za proizvodnju i promet</izvorni_sadrzaj>
    <derivirana_varijabla naziv="DomainObject.Predmet.ProtustrankaFormated_1">  FEROLIM društvo s ograničenom odgovornošću za proizvodnju i promet</derivirana_varijabla>
  </DomainObject.Predmet.ProtustrankaFormated>
  <DomainObject.Predmet.ProtustrankaFormatedOIB>
    <izvorni_sadrzaj>  FEROLIM društvo s ograničenom odgovornošću za proizvodnju i promet, OIB 01313168543</izvorni_sadrzaj>
    <derivirana_varijabla naziv="DomainObject.Predmet.ProtustrankaFormatedOIB_1">  FEROLIM društvo s ograničenom odgovornošću za proizvodnju i promet, OIB 01313168543</derivirana_varijabla>
  </DomainObject.Predmet.ProtustrankaFormatedOIB>
  <DomainObject.Predmet.ProtustrankaFormatedWithAdress>
    <izvorni_sadrzaj> FEROLIM društvo s ograničenom odgovornošću za proizvodnju i promet, Đakovačka 4, 32100 Vinkovci</izvorni_sadrzaj>
    <derivirana_varijabla naziv="DomainObject.Predmet.ProtustrankaFormatedWithAdress_1"> FEROLIM društvo s ograničenom odgovornošću za proizvodnju i promet, Đakovačka 4, 32100 Vinkovci</derivirana_varijabla>
  </DomainObject.Predmet.ProtustrankaFormatedWithAdress>
  <DomainObject.Predmet.ProtustrankaFormatedWithAdressOIB>
    <izvorni_sadrzaj> FEROLIM društvo s ograničenom odgovornošću za proizvodnju i promet, OIB 01313168543, Đakovačka 4, 32100 Vinkovci</izvorni_sadrzaj>
    <derivirana_varijabla naziv="DomainObject.Predmet.ProtustrankaFormatedWithAdressOIB_1"> FEROLIM društvo s ograničenom odgovornošću za proizvodnju i promet, OIB 01313168543, Đakovačka 4, 32100 Vinkovci</derivirana_varijabla>
  </DomainObject.Predmet.ProtustrankaFormatedWithAdressOIB>
  <DomainObject.Predmet.ProtustrankaWithAdress>
    <izvorni_sadrzaj>FEROLIM društvo s ograničenom odgovornošću za proizvodnju i promet Đakovačka 4, 32100 Vinkovci</izvorni_sadrzaj>
    <derivirana_varijabla naziv="DomainObject.Predmet.ProtustrankaWithAdress_1">FEROLIM društvo s ograničenom odgovornošću za proizvodnju i promet Đakovačka 4, 32100 Vinkovci</derivirana_varijabla>
  </DomainObject.Predmet.ProtustrankaWithAdress>
  <DomainObject.Predmet.ProtustrankaWithAdressOIB>
    <izvorni_sadrzaj>FEROLIM društvo s ograničenom odgovornošću za proizvodnju i promet, OIB 01313168543, Đakovačka 4, 32100 Vinkovci</izvorni_sadrzaj>
    <derivirana_varijabla naziv="DomainObject.Predmet.ProtustrankaWithAdressOIB_1">FEROLIM društvo s ograničenom odgovornošću za proizvodnju i promet, OIB 01313168543, Đakovačka 4, 32100 Vinkovci</derivirana_varijabla>
  </DomainObject.Predmet.ProtustrankaWithAdressOIB>
  <DomainObject.Predmet.ProtustrankaNazivFormated>
    <izvorni_sadrzaj>FEROLIM društvo s ograničenom odgovornošću za proizvodnju i promet</izvorni_sadrzaj>
    <derivirana_varijabla naziv="DomainObject.Predmet.ProtustrankaNazivFormated_1">FEROLIM društvo s ograničenom odgovornošću za proizvodnju i promet</derivirana_varijabla>
  </DomainObject.Predmet.ProtustrankaNazivFormated>
  <DomainObject.Predmet.ProtustrankaNazivFormatedOIB>
    <izvorni_sadrzaj>FEROLIM društvo s ograničenom odgovornošću za proizvodnju i promet, OIB 01313168543</izvorni_sadrzaj>
    <derivirana_varijabla naziv="DomainObject.Predmet.ProtustrankaNazivFormatedOIB_1">FEROLIM društvo s ograničenom odgovornošću za proizvodnju i promet, OIB 01313168543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FEROLIM društvo s ograničenom odgovornošću za proizvodnju i promet</item>
    </izvorni_sadrzaj>
    <derivirana_varijabla naziv="DomainObject.Predmet.ProtuStrankaListFormated_1">
      <item>FEROLIM društvo s ograničenom odgovornošću za proizvodnju i promet</item>
    </derivirana_varijabla>
  </DomainObject.Predmet.ProtuStrankaListFormated>
  <DomainObject.Predmet.ProtuStrankaListFormatedOIB>
    <izvorni_sadrzaj>
      <item>FEROLIM društvo s ograničenom odgovornošću za proizvodnju i promet, OIB 01313168543</item>
    </izvorni_sadrzaj>
    <derivirana_varijabla naziv="DomainObject.Predmet.ProtuStrankaListFormatedOIB_1">
      <item>FEROLIM društvo s ograničenom odgovornošću za proizvodnju i promet, OIB 01313168543</item>
    </derivirana_varijabla>
  </DomainObject.Predmet.ProtuStrankaListFormatedOIB>
  <DomainObject.Predmet.ProtuStrankaListFormatedWithAdress>
    <izvorni_sadrzaj>
      <item>FEROLIM društvo s ograničenom odgovornošću za proizvodnju i promet, Đakovačka 4, 32100 Vinkovci</item>
    </izvorni_sadrzaj>
    <derivirana_varijabla naziv="DomainObject.Predmet.ProtuStrankaListFormatedWithAdress_1">
      <item>FEROLIM društvo s ograničenom odgovornošću za proizvodnju i promet, Đakovačka 4, 32100 Vinkovci</item>
    </derivirana_varijabla>
  </DomainObject.Predmet.ProtuStrankaListFormatedWithAdress>
  <DomainObject.Predmet.ProtuStrankaListFormatedWithAdressOIB>
    <izvorni_sadrzaj>
      <item>FEROLIM društvo s ograničenom odgovornošću za proizvodnju i promet, OIB 01313168543, Đakovačka 4, 32100 Vinkovci</item>
    </izvorni_sadrzaj>
    <derivirana_varijabla naziv="DomainObject.Predmet.ProtuStrankaListFormatedWithAdressOIB_1">
      <item>FEROLIM društvo s ograničenom odgovornošću za proizvodnju i promet, OIB 01313168543, Đakovačka 4, 32100 Vinkovci</item>
    </derivirana_varijabla>
  </DomainObject.Predmet.ProtuStrankaListFormatedWithAdressOIB>
  <DomainObject.Predmet.ProtuStrankaListNazivFormated>
    <izvorni_sadrzaj>
      <item>FEROLIM društvo s ograničenom odgovornošću za proizvodnju i promet</item>
    </izvorni_sadrzaj>
    <derivirana_varijabla naziv="DomainObject.Predmet.ProtuStrankaListNazivFormated_1">
      <item>FEROLIM društvo s ograničenom odgovornošću za proizvodnju i promet</item>
    </derivirana_varijabla>
  </DomainObject.Predmet.ProtuStrankaListNazivFormated>
  <DomainObject.Predmet.ProtuStrankaListNazivFormatedOIB>
    <izvorni_sadrzaj>
      <item>FEROLIM društvo s ograničenom odgovornošću za proizvodnju i promet, OIB 01313168543</item>
    </izvorni_sadrzaj>
    <derivirana_varijabla naziv="DomainObject.Predmet.ProtuStrankaListNazivFormatedOIB_1">
      <item>FEROLIM društvo s ograničenom odgovornošću za proizvodnju i promet, OIB 01313168543</item>
    </derivirana_varijabla>
  </DomainObject.Predmet.ProtuStrankaListNazivFormatedOIB>
  <DomainObject.Predmet.OstaliListFormated>
    <izvorni_sadrzaj>
      <item>ŽDO GUO Vukovar</item>
      <item>Lidija Balog</item>
      <item>Ljiljana Kordić</item>
    </izvorni_sadrzaj>
    <derivirana_varijabla naziv="DomainObject.Predmet.OstaliListFormated_1">
      <item>ŽDO GUO Vukovar</item>
      <item>Lidija Balog</item>
      <item>Ljiljana Kordić</item>
    </derivirana_varijabla>
  </DomainObject.Predmet.OstaliListFormated>
  <DomainObject.Predmet.OstaliListFormatedOIB>
    <izvorni_sadrzaj>
      <item>ŽDO GUO Vukovar</item>
      <item>Lidija Balog, OIB 90656042786</item>
      <item>Ljiljana Kordić, OIB 86083304040</item>
    </izvorni_sadrzaj>
    <derivirana_varijabla naziv="DomainObject.Predmet.OstaliListFormatedOIB_1">
      <item>ŽDO GUO Vukovar</item>
      <item>Lidija Balog, OIB 90656042786</item>
      <item>Ljiljana Kordić, OIB 86083304040</item>
    </derivirana_varijabla>
  </DomainObject.Predmet.OstaliListFormatedOIB>
  <DomainObject.Predmet.OstaliListFormatedWithAdress>
    <izvorni_sadrzaj>
      <item>ŽDO GUO Vukovar</item>
      <item>Lidija Balog, Vinogradska 17, 31327 Bilje</item>
      <item>Ljiljana Kordić, Đakovačka 4, 32100 Vinkovci</item>
    </izvorni_sadrzaj>
    <derivirana_varijabla naziv="DomainObject.Predmet.OstaliListFormatedWithAdress_1">
      <item>ŽDO GUO Vukovar</item>
      <item>Lidija Balog, Vinogradska 17, 31327 Bilje</item>
      <item>Ljiljana Kordić, Đakovačka 4, 32100 Vinkovci</item>
    </derivirana_varijabla>
  </DomainObject.Predmet.OstaliListFormatedWithAdress>
  <DomainObject.Predmet.OstaliListFormatedWithAdressOIB>
    <izvorni_sadrzaj>
      <item>ŽDO GUO Vukovar</item>
      <item>Lidija Balog, OIB 90656042786, Vinogradska 17, 31327 Bilje</item>
      <item>Ljiljana Kordić, OIB 86083304040, Đakovačka 4, 32100 Vinkovci</item>
    </izvorni_sadrzaj>
    <derivirana_varijabla naziv="DomainObject.Predmet.OstaliListFormatedWithAdressOIB_1">
      <item>ŽDO GUO Vukovar</item>
      <item>Lidija Balog, OIB 90656042786, Vinogradska 17, 31327 Bilje</item>
      <item>Ljiljana Kordić, OIB 86083304040, Đakovačka 4, 32100 Vinkovci</item>
    </derivirana_varijabla>
  </DomainObject.Predmet.OstaliListFormatedWithAdressOIB>
  <DomainObject.Predmet.OstaliListNazivFormated>
    <izvorni_sadrzaj>
      <item>ŽDO GUO Vukovar</item>
      <item>Lidija Balog</item>
      <item>Ljiljana Kordić</item>
    </izvorni_sadrzaj>
    <derivirana_varijabla naziv="DomainObject.Predmet.OstaliListNazivFormated_1">
      <item>ŽDO GUO Vukovar</item>
      <item>Lidija Balog</item>
      <item>Ljiljana Kordić</item>
    </derivirana_varijabla>
  </DomainObject.Predmet.OstaliListNazivFormated>
  <DomainObject.Predmet.OstaliListNazivFormatedOIB>
    <izvorni_sadrzaj>
      <item>ŽDO GUO Vukovar</item>
      <item>Lidija Balog, OIB 90656042786</item>
      <item>Ljiljana Kordić, OIB 86083304040</item>
    </izvorni_sadrzaj>
    <derivirana_varijabla naziv="DomainObject.Predmet.OstaliListNazivFormatedOIB_1">
      <item>ŽDO GUO Vukovar</item>
      <item>Lidija Balog, OIB 90656042786</item>
      <item>Ljiljana Kordić, OIB 86083304040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FEROLIM društvo s ograničenom odgovornošću za proizvodnju i promet</izvorni_sadrzaj>
    <derivirana_varijabla naziv="DomainObject.Predmet.ProtustrankaIDrugi_1">FEROLIM društvo s ograničenom odgovornošću za proizvodnju i promet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FEROLIM društvo s ograničenom odgovornošću za proizvodnju i promet, OIB 01313168543, Đakovačka 4, 32100 Vinkovci</izvorni_sadrzaj>
    <derivirana_varijabla naziv="DomainObject.Predmet.ProtustrankaIDrugiAdressOIB_1">FEROLIM društvo s ograničenom odgovornošću za proizvodnju i promet, OIB 01313168543, Đakovačka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FEROLIM društvo s ograničenom odgovornošću za proizvodnju i promet</item>
      <item>ŽDO GUO Vukovar</item>
      <item>Lidija Balog</item>
      <item>Ljiljana Kordić</item>
    </izvorni_sadrzaj>
    <derivirana_varijabla naziv="DomainObject.Predmet.SudioniciListNaziv_1">
      <item>FINA RC OSIJEK</item>
      <item>FEROLIM društvo s ograničenom odgovornošću za proizvodnju i promet</item>
      <item>ŽDO GUO Vukovar</item>
      <item>Lidija Balog</item>
      <item>Ljiljana Kordić</item>
    </derivirana_varijabla>
  </DomainObject.Predmet.SudioniciListNaziv>
  <DomainObject.Predmet.SudioniciListAdressOIB>
    <izvorni_sadrzaj>
      <item>FINA RC OSIJEK, OIB 85821130368</item>
      <item>FEROLIM društvo s ograničenom odgovornošću za proizvodnju i promet, OIB 01313168543, Đakovačka 4,32100 Vinkovci</item>
      <item>ŽDO GUO Vukovar</item>
      <item>Lidija Balog, OIB 90656042786, Vinogradska 17,31327 Bilje</item>
      <item>Ljiljana Kordić, OIB 86083304040, Đakovačka 4,32100 Vinkovci</item>
    </izvorni_sadrzaj>
    <derivirana_varijabla naziv="DomainObject.Predmet.SudioniciListAdressOIB_1">
      <item>FINA RC OSIJEK, OIB 85821130368</item>
      <item>FEROLIM društvo s ograničenom odgovornošću za proizvodnju i promet, OIB 01313168543, Đakovačka 4,32100 Vinkovci</item>
      <item>ŽDO GUO Vukovar</item>
      <item>Lidija Balog, OIB 90656042786, Vinogradska 17,31327 Bilje</item>
      <item>Ljiljana Kordić, OIB 86083304040, Đakovačka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01313168543</item>
      <item>, OIB null</item>
      <item>, OIB 90656042786</item>
      <item>, OIB 86083304040</item>
    </izvorni_sadrzaj>
    <derivirana_varijabla naziv="DomainObject.Predmet.SudioniciListNazivOIB_1">
      <item>, OIB 85821130368</item>
      <item>, OIB 01313168543</item>
      <item>, OIB null</item>
      <item>, OIB 90656042786</item>
      <item>, OIB 86083304040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437</properties:Words>
  <properties:Characters>2463</properties:Characters>
  <properties:Lines>74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2016-06-21T10:22:00Z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