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f6f5" w14:paraId="00cf6f5" w:rsidRDefault="0051462C" w:rsidP="0051462C" w:rsidR="0051462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62C" w:rsidP="0051462C" w:rsidR="0051462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1462C" w:rsidP="0051462C" w:rsidR="0051462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1462C" w:rsidP="0051462C" w:rsidR="0051462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1462C" w:rsidP="0051462C" w:rsidR="0051462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1462C" w:rsidP="0051462C" w:rsidR="0051462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1462C" w:rsidP="0051462C" w:rsidR="0051462C" w:rsidRPr="005D578C">
      <w:pPr>
        <w:jc w:val="center"/>
        <w:rPr>
          <w:rFonts w:cs="Times New Roman" w:eastAsia="Times New Roman"/>
          <w:szCs w:val="24"/>
        </w:rPr>
      </w:pPr>
    </w:p>
    <w:p w:rsidRDefault="0051462C" w:rsidP="0051462C" w:rsidR="005146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1462C" w:rsidP="0051462C" w:rsidR="0051462C" w:rsidRPr="005D578C">
      <w:pPr>
        <w:rPr>
          <w:rFonts w:cs="Times New Roman" w:eastAsia="Times New Roman"/>
          <w:szCs w:val="24"/>
        </w:rPr>
      </w:pPr>
    </w:p>
    <w:p w:rsidRDefault="0051462C" w:rsidP="0051462C" w:rsidR="0051462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MERSO GRADNJA j. d. o. o. Pula, Bunarska cesta 27, OIB </w:t>
      </w:r>
      <w:r w:rsidRPr="00B81880">
        <w:rPr>
          <w:rFonts w:cs="Times New Roman" w:eastAsia="Times New Roman"/>
          <w:szCs w:val="24"/>
        </w:rPr>
        <w:t>34422344702</w:t>
      </w:r>
      <w:r>
        <w:rPr>
          <w:rFonts w:cs="Times New Roman" w:eastAsia="Times New Roman"/>
          <w:szCs w:val="24"/>
        </w:rPr>
        <w:t xml:space="preserve">, MBS </w:t>
      </w:r>
      <w:r w:rsidRPr="00B81880">
        <w:rPr>
          <w:rFonts w:cs="Times New Roman" w:eastAsia="Times New Roman"/>
          <w:szCs w:val="24"/>
        </w:rPr>
        <w:t>130065749</w:t>
      </w:r>
      <w:r>
        <w:rPr>
          <w:rFonts w:cs="Times New Roman" w:eastAsia="Times New Roman"/>
          <w:szCs w:val="24"/>
        </w:rPr>
        <w:t xml:space="preserve">, </w:t>
      </w:r>
      <w:r w:rsidR="00AD0C6B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travnja 2018.</w:t>
      </w:r>
    </w:p>
    <w:p w:rsidRDefault="0051462C" w:rsidP="0051462C" w:rsidR="0051462C" w:rsidRPr="005D578C">
      <w:pPr>
        <w:rPr>
          <w:rFonts w:cs="Times New Roman" w:eastAsia="Times New Roman"/>
          <w:szCs w:val="24"/>
        </w:rPr>
      </w:pPr>
    </w:p>
    <w:p w:rsidRDefault="0051462C" w:rsidP="0051462C" w:rsidR="005146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1462C" w:rsidP="0051462C" w:rsidR="0051462C" w:rsidRPr="005D578C">
      <w:pPr>
        <w:rPr>
          <w:rFonts w:cs="Times New Roman" w:eastAsia="Times New Roman"/>
          <w:szCs w:val="24"/>
        </w:rPr>
      </w:pPr>
    </w:p>
    <w:p w:rsidRDefault="0051462C" w:rsidP="0051462C" w:rsidR="0051462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MERSO GRADNJA j. d. o. o. Pula, Bunarska cesta 27, OIB </w:t>
      </w:r>
      <w:r w:rsidRPr="00B81880">
        <w:rPr>
          <w:rFonts w:cs="Times New Roman" w:eastAsia="Times New Roman"/>
          <w:szCs w:val="24"/>
        </w:rPr>
        <w:t>34422344702</w:t>
      </w:r>
      <w:r>
        <w:rPr>
          <w:rFonts w:cs="Times New Roman" w:eastAsia="Times New Roman"/>
          <w:szCs w:val="24"/>
        </w:rPr>
        <w:t xml:space="preserve">, MBS </w:t>
      </w:r>
      <w:r w:rsidRPr="00B81880">
        <w:rPr>
          <w:rFonts w:cs="Times New Roman" w:eastAsia="Times New Roman"/>
          <w:szCs w:val="24"/>
        </w:rPr>
        <w:t>130065749</w:t>
      </w:r>
      <w:r>
        <w:rPr>
          <w:rFonts w:cs="Times New Roman" w:eastAsia="Times New Roman"/>
          <w:szCs w:val="24"/>
        </w:rPr>
        <w:t>.</w:t>
      </w:r>
    </w:p>
    <w:p w:rsidRDefault="0051462C" w:rsidP="0051462C" w:rsidR="0051462C" w:rsidRPr="005D578C">
      <w:pPr>
        <w:rPr>
          <w:rFonts w:cs="Times New Roman" w:eastAsia="Times New Roman"/>
          <w:szCs w:val="24"/>
        </w:rPr>
      </w:pPr>
    </w:p>
    <w:p w:rsidRDefault="0051462C" w:rsidP="0051462C" w:rsidR="0051462C" w:rsidRPr="000A46BC">
      <w:pPr>
        <w:ind w:firstLine="708"/>
        <w:rPr>
          <w:rFonts w:cs="Times New Roman" w:eastAsia="Times New Roman"/>
          <w:szCs w:val="20"/>
        </w:rPr>
      </w:pPr>
      <w:r w:rsidRPr="000A46BC">
        <w:rPr>
          <w:rFonts w:cs="Times New Roman" w:eastAsia="Times New Roman"/>
          <w:szCs w:val="24"/>
        </w:rPr>
        <w:t xml:space="preserve">II. </w:t>
      </w:r>
      <w:r w:rsidRPr="000A46BC">
        <w:rPr>
          <w:rFonts w:cs="Times New Roman" w:eastAsia="Times New Roman"/>
          <w:szCs w:val="20"/>
        </w:rPr>
        <w:t xml:space="preserve">Za stečajnog upravitelja imenuje se </w:t>
      </w:r>
      <w:r w:rsidR="000A46BC" w:rsidRPr="000A46BC">
        <w:t>Slaven Gavrić iz Rijeke, Zagrebačka 18, OIB 20372135016</w:t>
      </w:r>
    </w:p>
    <w:p w:rsidRDefault="0051462C" w:rsidP="0051462C" w:rsidR="0051462C">
      <w:pPr>
        <w:rPr>
          <w:rFonts w:cs="Times New Roman" w:eastAsia="Times New Roman"/>
          <w:szCs w:val="20"/>
        </w:rPr>
      </w:pPr>
    </w:p>
    <w:p w:rsidRDefault="0051462C" w:rsidP="0051462C" w:rsidR="0051462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MERSO GRADNJA j. d. o. o. Pula, Bunarska cesta 27, OIB </w:t>
      </w:r>
      <w:r w:rsidRPr="00B81880">
        <w:rPr>
          <w:rFonts w:cs="Times New Roman" w:eastAsia="Times New Roman"/>
          <w:szCs w:val="24"/>
        </w:rPr>
        <w:t>34422344702</w:t>
      </w:r>
      <w:r>
        <w:rPr>
          <w:rFonts w:cs="Times New Roman" w:eastAsia="Times New Roman"/>
          <w:szCs w:val="24"/>
        </w:rPr>
        <w:t xml:space="preserve">, MBS </w:t>
      </w:r>
      <w:r w:rsidRPr="00B81880">
        <w:rPr>
          <w:rFonts w:cs="Times New Roman" w:eastAsia="Times New Roman"/>
          <w:szCs w:val="24"/>
        </w:rPr>
        <w:t>130065749</w:t>
      </w:r>
      <w:r>
        <w:rPr>
          <w:rFonts w:cs="Times New Roman" w:eastAsia="Times New Roman"/>
          <w:szCs w:val="24"/>
        </w:rPr>
        <w:t>.</w:t>
      </w:r>
    </w:p>
    <w:p w:rsidRDefault="0051462C" w:rsidP="0051462C" w:rsidR="0051462C">
      <w:pPr>
        <w:ind w:firstLine="709"/>
        <w:rPr>
          <w:rFonts w:cs="Times New Roman" w:eastAsia="Times New Roman"/>
          <w:szCs w:val="24"/>
        </w:rPr>
      </w:pPr>
    </w:p>
    <w:p w:rsidRDefault="0051462C" w:rsidP="0051462C" w:rsidR="0051462C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MERSO GRADNJA j. d. o. o. Pula, Bunarska cesta 27, OIB </w:t>
      </w:r>
      <w:r w:rsidRPr="00B81880">
        <w:rPr>
          <w:rFonts w:cs="Times New Roman" w:eastAsia="Times New Roman"/>
          <w:szCs w:val="24"/>
        </w:rPr>
        <w:t>34422344702</w:t>
      </w:r>
      <w:r>
        <w:rPr>
          <w:rFonts w:cs="Times New Roman" w:eastAsia="Times New Roman"/>
          <w:szCs w:val="24"/>
        </w:rPr>
        <w:t xml:space="preserve">, MBS </w:t>
      </w:r>
      <w:r w:rsidRPr="00B81880">
        <w:rPr>
          <w:rFonts w:cs="Times New Roman" w:eastAsia="Times New Roman"/>
          <w:szCs w:val="24"/>
        </w:rPr>
        <w:t>130065749</w:t>
      </w:r>
      <w:r>
        <w:rPr>
          <w:rFonts w:cs="Times New Roman" w:eastAsia="Times New Roman"/>
        </w:rPr>
        <w:t>.</w:t>
      </w:r>
    </w:p>
    <w:p w:rsidRDefault="0051462C" w:rsidP="0051462C" w:rsidR="0051462C" w:rsidRPr="005D578C">
      <w:pPr>
        <w:ind w:firstLine="709"/>
        <w:rPr>
          <w:rFonts w:cs="Times New Roman" w:eastAsia="Times New Roman"/>
          <w:szCs w:val="24"/>
        </w:rPr>
      </w:pPr>
    </w:p>
    <w:p w:rsidRDefault="0051462C" w:rsidP="0051462C" w:rsidR="0051462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1462C" w:rsidP="0051462C" w:rsidR="0051462C">
      <w:pPr>
        <w:ind w:firstLine="708"/>
        <w:rPr>
          <w:rFonts w:cs="Times New Roman" w:eastAsia="Times New Roman"/>
          <w:szCs w:val="24"/>
        </w:rPr>
      </w:pPr>
    </w:p>
    <w:p w:rsidRDefault="0051462C" w:rsidP="0051462C" w:rsidR="0051462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16. siječnja 2018.,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MERSO GRADNJA j. d. o. o. Pula.</w:t>
      </w:r>
    </w:p>
    <w:p w:rsidRDefault="0051462C" w:rsidP="0051462C" w:rsidR="0051462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12. siječnja 2018. imao neizvršene osnove za plaćanje u neprekinutom razdoblju od 120 dana u ukupnom iznosu 16.155,13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7. veljače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St-18/2018-3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51462C" w:rsidP="0051462C" w:rsidR="0051462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51462C" w:rsidP="0051462C" w:rsidR="0051462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51462C" w:rsidP="0051462C" w:rsidR="0051462C" w:rsidRPr="005D578C">
      <w:pPr>
        <w:rPr>
          <w:rFonts w:cs="Times New Roman" w:eastAsia="Times New Roman"/>
          <w:szCs w:val="24"/>
        </w:rPr>
      </w:pPr>
    </w:p>
    <w:p w:rsidRDefault="0051462C" w:rsidP="0051462C" w:rsidR="005146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D0C6B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travnja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1462C" w:rsidP="0051462C" w:rsidR="0051462C">
      <w:pPr>
        <w:rPr>
          <w:rFonts w:cs="Times New Roman" w:eastAsia="Times New Roman"/>
          <w:szCs w:val="24"/>
        </w:rPr>
      </w:pPr>
    </w:p>
    <w:p w:rsidRDefault="0051462C" w:rsidP="0051462C" w:rsidR="0051462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51462C" w:rsidP="0051462C" w:rsidR="0051462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B335D1">
        <w:rPr>
          <w:rFonts w:cs="Times New Roman" w:eastAsia="Times New Roman"/>
          <w:szCs w:val="24"/>
        </w:rPr>
        <w:t xml:space="preserve">, v. r. </w:t>
      </w:r>
    </w:p>
    <w:p w:rsidRDefault="0051462C" w:rsidP="0051462C" w:rsidR="0051462C">
      <w:pPr>
        <w:jc w:val="left"/>
        <w:rPr>
          <w:rFonts w:cs="Times New Roman" w:eastAsia="Times New Roman"/>
          <w:szCs w:val="24"/>
        </w:rPr>
      </w:pPr>
    </w:p>
    <w:p w:rsidRDefault="0051462C" w:rsidP="0051462C" w:rsidR="0051462C" w:rsidRPr="005D578C">
      <w:pPr>
        <w:jc w:val="left"/>
        <w:rPr>
          <w:rFonts w:cs="Times New Roman" w:eastAsia="Times New Roman"/>
          <w:szCs w:val="24"/>
        </w:rPr>
      </w:pPr>
    </w:p>
    <w:p w:rsidRDefault="0051462C" w:rsidP="0051462C" w:rsidR="0051462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51462C" w:rsidP="0051462C" w:rsidR="0051462C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51462C" w:rsidP="0051462C" w:rsidR="005146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51462C" w:rsidP="0051462C" w:rsidR="0051462C">
      <w:pPr>
        <w:rPr>
          <w:rFonts w:cs="Times New Roman" w:eastAsia="Times New Roman"/>
          <w:szCs w:val="24"/>
        </w:rPr>
      </w:pPr>
    </w:p>
    <w:p w:rsidRDefault="0051462C" w:rsidP="0051462C" w:rsidR="0051462C" w:rsidRPr="005D578C">
      <w:pPr>
        <w:rPr>
          <w:rFonts w:cs="Times New Roman" w:eastAsia="Times New Roman"/>
          <w:szCs w:val="24"/>
        </w:rPr>
      </w:pPr>
    </w:p>
    <w:p w:rsidRDefault="0051462C" w:rsidP="0051462C" w:rsidR="0051462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1462C" w:rsidP="0051462C" w:rsidR="005146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1462C" w:rsidP="0051462C" w:rsidR="005146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MERSO GRADNJA j. d. o. o. Pula, Bunarska cesta 27</w:t>
      </w:r>
      <w:r>
        <w:rPr>
          <w:rFonts w:cs="Times New Roman" w:eastAsia="Times New Roman"/>
        </w:rPr>
        <w:t>,</w:t>
      </w:r>
    </w:p>
    <w:p w:rsidRDefault="0051462C" w:rsidP="0051462C" w:rsidR="0051462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51462C" w:rsidP="0051462C" w:rsidR="005146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51462C" w:rsidP="0051462C" w:rsidR="000A46BC">
      <w:r w:rsidRPr="000A46BC">
        <w:rPr>
          <w:rFonts w:cs="Times New Roman" w:eastAsia="Times New Roman"/>
          <w:szCs w:val="24"/>
        </w:rPr>
        <w:t xml:space="preserve">5. stečajni upravitelj </w:t>
      </w:r>
      <w:r w:rsidR="000A46BC" w:rsidRPr="000A46BC">
        <w:t xml:space="preserve">Slaven Gavrić iz Rijeke, Zagrebačka 18, </w:t>
      </w:r>
    </w:p>
    <w:p w:rsidRDefault="0051462C" w:rsidP="0051462C" w:rsidR="0051462C" w:rsidRPr="000A46BC">
      <w:pPr>
        <w:rPr>
          <w:rFonts w:cs="Times New Roman" w:eastAsia="Times New Roman"/>
          <w:szCs w:val="20"/>
        </w:rPr>
      </w:pPr>
      <w:r w:rsidRPr="000A46BC"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1462C" w:rsidP="0051462C" w:rsidR="005146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1462C" w:rsidP="0051462C" w:rsidR="005146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1462C" w:rsidP="0051462C" w:rsidR="0051462C"/>
    <w:p w:rsidRDefault="0051462C" w:rsidP="0051462C" w:rsidR="0051462C"/>
    <w:p w:rsidRDefault="0051462C" w:rsidP="0051462C" w:rsidR="0051462C"/>
    <w:p w:rsidRDefault="0051462C" w:rsidP="0051462C" w:rsidR="0051462C"/>
    <w:p w:rsidRDefault="0051462C" w:rsidP="0051462C" w:rsidR="0051462C"/>
    <w:p w:rsidRDefault="0051462C" w:rsidP="0051462C" w:rsidR="0051462C"/>
    <w:p w:rsidRDefault="0051462C" w:rsidP="0051462C" w:rsidR="0051462C"/>
    <w:p w:rsidRDefault="0051462C" w:rsidP="0051462C" w:rsidR="0051462C"/>
    <w:p w:rsidRDefault="0051462C" w:rsidP="0051462C" w:rsidR="0051462C"/>
    <w:p w:rsidRDefault="00B335D1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62C" w:rsidP="0051462C" w:rsidR="0051462C">
      <w:r>
        <w:separator/>
      </w:r>
    </w:p>
  </w:endnote>
  <w:endnote w:id="0" w:type="continuationSeparator">
    <w:p w:rsidRDefault="0051462C" w:rsidP="0051462C" w:rsidR="00514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62C" w:rsidP="0051462C" w:rsidR="0051462C">
      <w:r>
        <w:separator/>
      </w:r>
    </w:p>
  </w:footnote>
  <w:footnote w:id="0" w:type="continuationSeparator">
    <w:p w:rsidRDefault="0051462C" w:rsidP="0051462C" w:rsidR="00514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62C" w:rsidP="00F96961" w:rsidR="00F9696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335D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St-18/2018-4</w:t>
    </w:r>
  </w:p>
  <w:p w:rsidRDefault="00B335D1" w:rsidP="002D4B24" w:rsidR="002D4B24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62C" w:rsidP="00C011A6" w:rsidR="00C011A6" w:rsidRPr="00970AE0">
    <w:pPr>
      <w:pStyle w:val="Zaglavlje"/>
      <w:jc w:val="right"/>
    </w:pPr>
    <w:r>
      <w:rPr>
        <w:szCs w:val="24"/>
      </w:rPr>
      <w:t>11 St-18/2018-4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7637"/>
    <w:rsid w:val="000A46BC"/>
    <w:rsid w:val="0047136B"/>
    <w:rsid w:val="0051462C"/>
    <w:rsid w:val="00561B59"/>
    <w:rsid w:val="00A27637"/>
    <w:rsid w:val="00AD0C6B"/>
    <w:rsid w:val="00B3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462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1462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1462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46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462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46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462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3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5D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335D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335D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335D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462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1462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1462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46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462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46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462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35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5D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335D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335D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335D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St-18/2018</izvorni_sadrzaj>
    <derivirana_varijabla naziv="DomainObject.Predmet.OznakaBroj_1">St-18/2018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MERSO GRADNJA j.d.o.o. PULA</izvorni_sadrzaj>
    <derivirana_varijabla naziv="DomainObject.Predmet.ProtustrankaFormated_1">  MERSO GRADNJA j.d.o.o. PULA</derivirana_varijabla>
  </DomainObject.Predmet.ProtustrankaFormated>
  <DomainObject.Predmet.ProtustrankaFormatedOIB>
    <izvorni_sadrzaj>  MERSO GRADNJA j.d.o.o. PULA, OIB 34422344702</izvorni_sadrzaj>
    <derivirana_varijabla naziv="DomainObject.Predmet.ProtustrankaFormatedOIB_1">  MERSO GRADNJA j.d.o.o. PULA, OIB 34422344702</derivirana_varijabla>
  </DomainObject.Predmet.ProtustrankaFormatedOIB>
  <DomainObject.Predmet.ProtustrankaFormatedWithAdress>
    <izvorni_sadrzaj> MERSO GRADNJA j.d.o.o. PULA, Bunarska cesta 27, 52100 Pula</izvorni_sadrzaj>
    <derivirana_varijabla naziv="DomainObject.Predmet.ProtustrankaFormatedWithAdress_1"> MERSO GRADNJA j.d.o.o. PULA, Bunarska cesta 27, 52100 Pula</derivirana_varijabla>
  </DomainObject.Predmet.ProtustrankaFormatedWithAdress>
  <DomainObject.Predmet.ProtustrankaFormatedWithAdressOIB>
    <izvorni_sadrzaj> MERSO GRADNJA j.d.o.o. PULA, OIB 34422344702, Bunarska cesta 27, 52100 Pula</izvorni_sadrzaj>
    <derivirana_varijabla naziv="DomainObject.Predmet.ProtustrankaFormatedWithAdressOIB_1"> MERSO GRADNJA j.d.o.o. PULA, OIB 34422344702, Bunarska cesta 27, 52100 Pula</derivirana_varijabla>
  </DomainObject.Predmet.ProtustrankaFormatedWithAdressOIB>
  <DomainObject.Predmet.ProtustrankaWithAdress>
    <izvorni_sadrzaj>MERSO GRADNJA j.d.o.o. PULA Bunarska cesta 27, 52100 Pula</izvorni_sadrzaj>
    <derivirana_varijabla naziv="DomainObject.Predmet.ProtustrankaWithAdress_1">MERSO GRADNJA j.d.o.o. PULA Bunarska cesta 27, 52100 Pula</derivirana_varijabla>
  </DomainObject.Predmet.ProtustrankaWithAdress>
  <DomainObject.Predmet.ProtustrankaWithAdressOIB>
    <izvorni_sadrzaj>MERSO GRADNJA j.d.o.o. PULA, OIB 34422344702, Bunarska cesta 27, 52100 Pula</izvorni_sadrzaj>
    <derivirana_varijabla naziv="DomainObject.Predmet.ProtustrankaWithAdressOIB_1">MERSO GRADNJA j.d.o.o. PULA, OIB 34422344702, Bunarska cesta 27, 52100 Pula</derivirana_varijabla>
  </DomainObject.Predmet.ProtustrankaWithAdressOIB>
  <DomainObject.Predmet.ProtustrankaNazivFormated>
    <izvorni_sadrzaj>MERSO GRADNJA j.d.o.o. PULA</izvorni_sadrzaj>
    <derivirana_varijabla naziv="DomainObject.Predmet.ProtustrankaNazivFormated_1">MERSO GRADNJA j.d.o.o. PULA</derivirana_varijabla>
  </DomainObject.Predmet.ProtustrankaNazivFormated>
  <DomainObject.Predmet.ProtustrankaNazivFormatedOIB>
    <izvorni_sadrzaj>MERSO GRADNJA j.d.o.o. PULA, OIB 34422344702</izvorni_sadrzaj>
    <derivirana_varijabla naziv="DomainObject.Predmet.ProtustrankaNazivFormatedOIB_1">MERSO GRADNJA j.d.o.o. PULA, OIB 34422344702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16155.13</izvorni_sadrzaj>
    <derivirana_varijabla naziv="DomainObject.Predmet.TrenutnaVrijednost_1">16155.13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MERSO GRADNJA j.d.o.o. PULA</item>
    </izvorni_sadrzaj>
    <derivirana_varijabla naziv="DomainObject.Predmet.ProtuStrankaListFormated_1">
      <item>MERSO GRADNJA j.d.o.o. PULA</item>
    </derivirana_varijabla>
  </DomainObject.Predmet.ProtuStrankaListFormated>
  <DomainObject.Predmet.ProtuStrankaListFormatedOIB>
    <izvorni_sadrzaj>
      <item>MERSO GRADNJA j.d.o.o. PULA, OIB 34422344702</item>
    </izvorni_sadrzaj>
    <derivirana_varijabla naziv="DomainObject.Predmet.ProtuStrankaListFormatedOIB_1">
      <item>MERSO GRADNJA j.d.o.o. PULA, OIB 34422344702</item>
    </derivirana_varijabla>
  </DomainObject.Predmet.ProtuStrankaListFormatedOIB>
  <DomainObject.Predmet.ProtuStrankaListFormatedWithAdress>
    <izvorni_sadrzaj>
      <item>MERSO GRADNJA j.d.o.o. PULA, Bunarska cesta 27, 52100 Pula</item>
    </izvorni_sadrzaj>
    <derivirana_varijabla naziv="DomainObject.Predmet.ProtuStrankaListFormatedWithAdress_1">
      <item>MERSO GRADNJA j.d.o.o. PULA, Bunarska cesta 27, 52100 Pula</item>
    </derivirana_varijabla>
  </DomainObject.Predmet.ProtuStrankaListFormatedWithAdress>
  <DomainObject.Predmet.ProtuStrankaListFormatedWithAdressOIB>
    <izvorni_sadrzaj>
      <item>MERSO GRADNJA j.d.o.o. PULA, OIB 34422344702, Bunarska cesta 27, 52100 Pula</item>
    </izvorni_sadrzaj>
    <derivirana_varijabla naziv="DomainObject.Predmet.ProtuStrankaListFormatedWithAdressOIB_1">
      <item>MERSO GRADNJA j.d.o.o. PULA, OIB 34422344702, Bunarska cesta 27, 52100 Pula</item>
    </derivirana_varijabla>
  </DomainObject.Predmet.ProtuStrankaListFormatedWithAdressOIB>
  <DomainObject.Predmet.ProtuStrankaListNazivFormated>
    <izvorni_sadrzaj>
      <item>MERSO GRADNJA j.d.o.o. PULA</item>
    </izvorni_sadrzaj>
    <derivirana_varijabla naziv="DomainObject.Predmet.ProtuStrankaListNazivFormated_1">
      <item>MERSO GRADNJA j.d.o.o. PULA</item>
    </derivirana_varijabla>
  </DomainObject.Predmet.ProtuStrankaListNazivFormated>
  <DomainObject.Predmet.ProtuStrankaListNazivFormatedOIB>
    <izvorni_sadrzaj>
      <item>MERSO GRADNJA j.d.o.o. PULA, OIB 34422344702</item>
    </izvorni_sadrzaj>
    <derivirana_varijabla naziv="DomainObject.Predmet.ProtuStrankaListNazivFormatedOIB_1">
      <item>MERSO GRADNJA j.d.o.o. PULA, OIB 34422344702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MERSO GRADNJA j.d.o.o. PULA</izvorni_sadrzaj>
    <derivirana_varijabla naziv="DomainObject.Predmet.ProtustrankaIDrugi_1">MERSO GRADNJA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MERSO GRADNJA j.d.o.o. PULA, OIB 34422344702, Bunarska cesta 27, 52100 Pula</izvorni_sadrzaj>
    <derivirana_varijabla naziv="DomainObject.Predmet.ProtustrankaIDrugiAdressOIB_1">MERSO GRADNJA j.d.o.o. PULA, OIB 34422344702, Bunarska cesta 27,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MERSO GRADNJA j.d.o.o. PULA</item>
    </izvorni_sadrzaj>
    <derivirana_varijabla naziv="DomainObject.Predmet.SudioniciListNaziv_1">
      <item>FINANCIJSKA AGENCIJA, RC RIJEKA, PODRUŽNICA PULA, PULA</item>
      <item>MERSO GRADNJA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MERSO GRADNJA j.d.o.o. PULA, OIB 34422344702, Bunarska cesta 27,52100 Pula</item>
    </izvorni_sadrzaj>
    <derivirana_varijabla naziv="DomainObject.Predmet.SudioniciListAdressOIB_1">
      <item>FINANCIJSKA AGENCIJA, RC RIJEKA, PODRUŽNICA PULA, PULA, OIB 85821130368, Ulica grada Vukovara 70,10000 Zagreb</item>
      <item>MERSO GRADNJA j.d.o.o. PULA, OIB 34422344702, Bunarska cesta 27,52100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34422344702</item>
    </izvorni_sadrzaj>
    <derivirana_varijabla naziv="DomainObject.Predmet.SudioniciListNazivOIB_1">
      <item>, OIB 85821130368</item>
      <item>, OIB 34422344702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3635</properties:Characters>
  <properties:Lines>93</properties:Lines>
  <properties:Paragraphs>31</properties:Paragraphs>
  <properties:TotalTime>4</properties:TotalTime>
  <properties:ScaleCrop>false</properties:ScaleCrop>
  <properties:LinksUpToDate>false</properties:LinksUpToDate>
  <properties:CharactersWithSpaces>4354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2018-04-17T11:19:00Z</dcterms:created>
  <dc:creator>Morena Brajuha</dc:creator>
  <dc:description/>
  <cp:keywords/>
  <cp:lastModifiedBy>Morena Brajuha</cp:lastModifiedBy>
  <cp:lastPrinted>2018-04-23T09:50:00Z</cp:lastPrinted>
  <dcterms:modified xmlns:xsi="http://www.w3.org/2001/XMLSchema-instance" xsi:type="dcterms:W3CDTF">2018-04-23T09:50:00Z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(St-18-18 Merso gradnja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