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a5ce" w14:paraId="8b0a5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974684" w:rsidRPr="00974684">
        <w:rPr>
          <w:rFonts w:hAnsi="Times New Roman" w:ascii="Times New Roman"/>
          <w:szCs w:val="24"/>
        </w:rPr>
        <w:t xml:space="preserve"> </w:t>
      </w:r>
      <w:r w:rsidR="00A37A50" w:rsidRPr="001E23D9">
        <w:rPr>
          <w:rFonts w:hAnsi="Times New Roman" w:ascii="Times New Roman"/>
        </w:rPr>
        <w:t xml:space="preserve"> </w:t>
      </w:r>
      <w:r w:rsidR="00E946CF" w:rsidRPr="00E946CF">
        <w:rPr>
          <w:rFonts w:hAnsi="Times New Roman" w:ascii="Times New Roman"/>
        </w:rPr>
        <w:t xml:space="preserve">NACIONALNI CENTAR ZA EDUKACIJU I INFORMIRANJE POTROŠAČA ZAGREB OIB: 17722708206 iz Zagreba, X. </w:t>
      </w:r>
      <w:proofErr w:type="spellStart"/>
      <w:r w:rsidR="00E946CF" w:rsidRPr="00E946CF">
        <w:rPr>
          <w:rFonts w:hAnsi="Times New Roman" w:ascii="Times New Roman"/>
        </w:rPr>
        <w:t>Podbrežje</w:t>
      </w:r>
      <w:proofErr w:type="spellEnd"/>
      <w:r w:rsidR="00E946CF" w:rsidRPr="00E946CF">
        <w:rPr>
          <w:rFonts w:hAnsi="Times New Roman" w:ascii="Times New Roman"/>
        </w:rPr>
        <w:t xml:space="preserve"> 18 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</w:t>
      </w:r>
      <w:r w:rsidR="00192F45">
        <w:rPr>
          <w:rFonts w:hAnsi="Times New Roman" w:ascii="Times New Roman"/>
          <w:szCs w:val="24"/>
        </w:rPr>
        <w:t xml:space="preserve">10. ožujka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974684" w:rsidR="00E946CF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E946CF" w:rsidRPr="00E946CF">
        <w:rPr>
          <w:rFonts w:hAnsi="Times New Roman" w:ascii="Times New Roman"/>
        </w:rPr>
        <w:t xml:space="preserve">NACIONALNI CENTAR ZA EDUKACIJU I </w:t>
      </w:r>
    </w:p>
    <w:p w:rsidRDefault="00E946CF" w:rsidP="00974684" w:rsidR="00943627" w:rsidRPr="001E23D9">
      <w:pPr>
        <w:pStyle w:val="BodyText21"/>
        <w:rPr>
          <w:rFonts w:hAnsi="Times New Roman" w:ascii="Times New Roman"/>
          <w:szCs w:val="24"/>
        </w:rPr>
      </w:pPr>
      <w:r w:rsidRPr="00E946CF">
        <w:rPr>
          <w:rFonts w:hAnsi="Times New Roman" w:ascii="Times New Roman"/>
        </w:rPr>
        <w:t xml:space="preserve">INFORMIRANJE POTROŠAČA ZAGREB OIB: 17722708206 iz Zagreba, X. </w:t>
      </w:r>
      <w:proofErr w:type="spellStart"/>
      <w:r w:rsidRPr="00E946CF">
        <w:rPr>
          <w:rFonts w:hAnsi="Times New Roman" w:ascii="Times New Roman"/>
        </w:rPr>
        <w:t>Podbrežje</w:t>
      </w:r>
      <w:proofErr w:type="spellEnd"/>
      <w:r w:rsidRPr="00E946CF">
        <w:rPr>
          <w:rFonts w:hAnsi="Times New Roman" w:ascii="Times New Roman"/>
        </w:rPr>
        <w:t xml:space="preserve"> 18</w:t>
      </w:r>
    </w:p>
    <w:p w:rsidRDefault="00E946CF" w:rsidP="0063504C" w:rsidR="00E946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AE0DA9">
        <w:rPr>
          <w:rFonts w:hAnsi="Times New Roman" w:ascii="Times New Roman"/>
          <w:szCs w:val="24"/>
        </w:rPr>
        <w:t xml:space="preserve"> 10. ožujka 2016. godine</w:t>
      </w:r>
      <w:r w:rsidR="00BF53E7" w:rsidRPr="001E23D9">
        <w:rPr>
          <w:rFonts w:hAnsi="Times New Roman" w:ascii="Times New Roman"/>
          <w:szCs w:val="24"/>
        </w:rPr>
        <w:t xml:space="preserve"> u</w:t>
      </w:r>
      <w:r w:rsidR="00717C58">
        <w:rPr>
          <w:rFonts w:hAnsi="Times New Roman" w:ascii="Times New Roman"/>
          <w:szCs w:val="24"/>
        </w:rPr>
        <w:t xml:space="preserve"> </w:t>
      </w:r>
      <w:r w:rsidR="00AE0DA9">
        <w:rPr>
          <w:rFonts w:hAnsi="Times New Roman" w:ascii="Times New Roman"/>
          <w:szCs w:val="24"/>
        </w:rPr>
        <w:t xml:space="preserve">10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AE0DA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74684" w:rsidR="00974684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974684">
        <w:rPr>
          <w:rFonts w:hAnsi="Times New Roman" w:ascii="Times New Roman"/>
          <w:szCs w:val="24"/>
        </w:rPr>
        <w:t xml:space="preserve">Jugoslav Puran OIB: 70582689973 iz Bjelovara, </w:t>
      </w:r>
    </w:p>
    <w:p w:rsidRDefault="00974684" w:rsidP="00974684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Josipa Jelačića 12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F6366F" w:rsidR="00974684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E946CF" w:rsidRPr="00E946CF">
        <w:rPr>
          <w:rFonts w:hAnsi="Times New Roman" w:ascii="Times New Roman"/>
          <w:szCs w:val="24"/>
        </w:rPr>
        <w:t xml:space="preserve">NACIONALNI CENTAR ZA EDUKACIJU I INFORMIRANJE POTROŠAČA ZAGREB OIB: 17722708206 iz Zagreba, X. </w:t>
      </w:r>
      <w:proofErr w:type="spellStart"/>
      <w:r w:rsidR="00E946CF" w:rsidRPr="00E946CF">
        <w:rPr>
          <w:rFonts w:hAnsi="Times New Roman" w:ascii="Times New Roman"/>
          <w:szCs w:val="24"/>
        </w:rPr>
        <w:t>Podbrežje</w:t>
      </w:r>
      <w:proofErr w:type="spellEnd"/>
      <w:r w:rsidR="00E946CF" w:rsidRPr="00E946CF">
        <w:rPr>
          <w:rFonts w:hAnsi="Times New Roman" w:ascii="Times New Roman"/>
          <w:szCs w:val="24"/>
        </w:rPr>
        <w:t xml:space="preserve"> 18</w:t>
      </w:r>
    </w:p>
    <w:p w:rsidRDefault="00E946CF" w:rsidP="00F6366F" w:rsidR="00E946CF" w:rsidRPr="001E23D9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946CF">
        <w:rPr>
          <w:rFonts w:hAnsi="Times New Roman" w:ascii="Times New Roman"/>
        </w:rPr>
        <w:t>21.01.2016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</w:t>
      </w:r>
      <w:r w:rsidR="00974684">
        <w:rPr>
          <w:rFonts w:hAnsi="Times New Roman" w:ascii="Times New Roman"/>
        </w:rPr>
        <w:t xml:space="preserve"> </w:t>
      </w:r>
      <w:r w:rsidR="00E946CF">
        <w:rPr>
          <w:rFonts w:hAnsi="Times New Roman" w:ascii="Times New Roman"/>
        </w:rPr>
        <w:t>21.01.2016</w:t>
      </w:r>
      <w:r w:rsidR="0097468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>od</w:t>
      </w:r>
      <w:r w:rsidR="00974684">
        <w:rPr>
          <w:rFonts w:hAnsi="Times New Roman" w:ascii="Times New Roman"/>
        </w:rPr>
        <w:t xml:space="preserve"> </w:t>
      </w:r>
      <w:r w:rsidR="00E946CF">
        <w:rPr>
          <w:rFonts w:hAnsi="Times New Roman" w:ascii="Times New Roman"/>
        </w:rPr>
        <w:t>21.01.2016</w:t>
      </w:r>
      <w:r w:rsidR="00F6366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3854C0">
        <w:rPr>
          <w:rFonts w:hAnsi="Times New Roman" w:ascii="Times New Roman"/>
        </w:rPr>
        <w:t xml:space="preserve">10. ožujka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C4CA5" w:rsidR="001C4CA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946CF">
          <w:rPr>
            <w:rFonts w:hAnsi="Times New Roman" w:ascii="Times New Roman"/>
          </w:rPr>
          <w:t>70.St-4909</w:t>
        </w:r>
        <w:r w:rsidR="00F6366F">
          <w:rPr>
            <w:rFonts w:hAnsi="Times New Roman" w:ascii="Times New Roman"/>
          </w:rPr>
          <w:t>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946CF">
      <w:rPr>
        <w:rFonts w:hAnsi="Times New Roman" w:ascii="Times New Roman"/>
      </w:rPr>
      <w:t>70.St-4909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F45"/>
    <w:rsid w:val="001C4CA5"/>
    <w:rsid w:val="001E23D9"/>
    <w:rsid w:val="002045CE"/>
    <w:rsid w:val="003854C0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8F6543"/>
    <w:rsid w:val="00943627"/>
    <w:rsid w:val="00974684"/>
    <w:rsid w:val="00997BA9"/>
    <w:rsid w:val="009D1550"/>
    <w:rsid w:val="009F5765"/>
    <w:rsid w:val="00A37A50"/>
    <w:rsid w:val="00A95334"/>
    <w:rsid w:val="00AB6F55"/>
    <w:rsid w:val="00AB7883"/>
    <w:rsid w:val="00AE0DA9"/>
    <w:rsid w:val="00AF40B4"/>
    <w:rsid w:val="00B03169"/>
    <w:rsid w:val="00B042BA"/>
    <w:rsid w:val="00B2463B"/>
    <w:rsid w:val="00B76E47"/>
    <w:rsid w:val="00BE7275"/>
    <w:rsid w:val="00BF53E7"/>
    <w:rsid w:val="00C02D52"/>
    <w:rsid w:val="00C57CAF"/>
    <w:rsid w:val="00CF2939"/>
    <w:rsid w:val="00D132F0"/>
    <w:rsid w:val="00D44D4F"/>
    <w:rsid w:val="00D52C66"/>
    <w:rsid w:val="00D535AF"/>
    <w:rsid w:val="00D955F3"/>
    <w:rsid w:val="00DB29D2"/>
    <w:rsid w:val="00DB4528"/>
    <w:rsid w:val="00DC168A"/>
    <w:rsid w:val="00DE54C9"/>
    <w:rsid w:val="00E946CF"/>
    <w:rsid w:val="00EE5750"/>
    <w:rsid w:val="00EE69E5"/>
    <w:rsid w:val="00F4763F"/>
    <w:rsid w:val="00F53B97"/>
    <w:rsid w:val="00F61B89"/>
    <w:rsid w:val="00F62A72"/>
    <w:rsid w:val="00F6366F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52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C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C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C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5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C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C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C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4909</izvorni_sadrzaj>
    <derivirana_varijabla naziv="DomainObject.Predmet.Broj_1">4909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St-4909/2015</izvorni_sadrzaj>
    <derivirana_varijabla naziv="DomainObject.Predmet.OznakaBroj_1">St-4909/2015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NACIONALNI CENTAR ZA EDUKACIJU I INFORMIRANJE POTROŠAČA ZAGREB zastupanog po punomoćniku JOSIP KELEMEN</izvorni_sadrzaj>
    <derivirana_varijabla naziv="DomainObject.Predmet.ProtustrankaFormated_1">  NACIONALNI CENTAR ZA EDUKACIJU I INFORMIRANJE POTROŠAČA ZAGREB zastupanog po punomoćniku JOSIP KELEMEN</derivirana_varijabla>
  </DomainObject.Predmet.ProtustrankaFormated>
  <DomainObject.Predmet.ProtustrankaFormatedOIB>
    <izvorni_sadrzaj>  NACIONALNI CENTAR ZA EDUKACIJU I INFORMIRANJE POTROŠAČA ZAGREB, OIB 17722708206 zastupanog po punomoćniku JOSIP KELEMEN</izvorni_sadrzaj>
    <derivirana_varijabla naziv="DomainObject.Predmet.ProtustrankaFormatedOIB_1">  NACIONALNI CENTAR ZA EDUKACIJU I INFORMIRANJE POTROŠAČA ZAGREB, OIB 17722708206 zastupanog po punomoćniku JOSIP KELEMEN</derivirana_varijabla>
  </DomainObject.Predmet.ProtustrankaFormatedOIB>
  <DomainObject.Predmet.ProtustrankaFormatedWithAdress>
    <izvorni_sadrzaj> NACIONALNI CENTAR ZA EDUKACIJU I INFORMIRANJE POTROŠAČA ZAGREB, X. PODBREŽJE 18, 10000 Zagreb zastupanog po punomoćniku JOSIP KELEMEN</izvorni_sadrzaj>
    <derivirana_varijabla naziv="DomainObject.Predmet.ProtustrankaFormatedWithAdress_1"> NACIONALNI CENTAR ZA EDUKACIJU I INFORMIRANJE POTROŠAČA ZAGREB, X. PODBREŽJE 18, 10000 Zagreb zastupanog po punomoćniku JOSIP KELEMEN</derivirana_varijabla>
  </DomainObject.Predmet.ProtustrankaFormatedWithAdress>
  <DomainObject.Predmet.ProtustrankaFormatedWithAdressOIB>
    <izvorni_sadrzaj> NACIONALNI CENTAR ZA EDUKACIJU I INFORMIRANJE POTROŠAČA ZAGREB, OIB 17722708206, X. PODBREŽJE 18, 10000 Zagreb zastupanog po punomoćniku JOSIP KELEMEN</izvorni_sadrzaj>
    <derivirana_varijabla naziv="DomainObject.Predmet.ProtustrankaFormatedWithAdressOIB_1"> NACIONALNI CENTAR ZA EDUKACIJU I INFORMIRANJE POTROŠAČA ZAGREB, OIB 17722708206, X. PODBREŽJE 18, 10000 Zagreb zastupanog po punomoćniku JOSIP KELEMEN</derivirana_varijabla>
  </DomainObject.Predmet.ProtustrankaFormatedWithAdressOIB>
  <DomainObject.Predmet.ProtustrankaWithAdress>
    <izvorni_sadrzaj>NACIONALNI CENTAR ZA EDUKACIJU I INFORMIRANJE POTROŠAČA ZAGREB X. PODBREŽJE 18, 10000 Zagreb</izvorni_sadrzaj>
    <derivirana_varijabla naziv="DomainObject.Predmet.ProtustrankaWithAdress_1">NACIONALNI CENTAR ZA EDUKACIJU I INFORMIRANJE POTROŠAČA ZAGREB X. PODBREŽJE 18, 10000 Zagreb</derivirana_varijabla>
  </DomainObject.Predmet.ProtustrankaWithAdress>
  <DomainObject.Predmet.ProtustrankaWithAdressOIB>
    <izvorni_sadrzaj>NACIONALNI CENTAR ZA EDUKACIJU I INFORMIRANJE POTROŠAČA ZAGREB, OIB 17722708206, X. PODBREŽJE 18, 10000 Zagreb</izvorni_sadrzaj>
    <derivirana_varijabla naziv="DomainObject.Predmet.ProtustrankaWithAdressOIB_1">NACIONALNI CENTAR ZA EDUKACIJU I INFORMIRANJE POTROŠAČA ZAGREB, OIB 17722708206, X. PODBREŽJE 18, 10000 Zagreb</derivirana_varijabla>
  </DomainObject.Predmet.ProtustrankaWithAdressOIB>
  <DomainObject.Predmet.ProtustrankaNazivFormated>
    <izvorni_sadrzaj>NACIONALNI CENTAR ZA EDUKACIJU I INFORMIRANJE POTROŠAČA ZAGREB</izvorni_sadrzaj>
    <derivirana_varijabla naziv="DomainObject.Predmet.ProtustrankaNazivFormated_1">NACIONALNI CENTAR ZA EDUKACIJU I INFORMIRANJE POTROŠAČA ZAGREB</derivirana_varijabla>
  </DomainObject.Predmet.ProtustrankaNazivFormated>
  <DomainObject.Predmet.ProtustrankaNazivFormatedOIB>
    <izvorni_sadrzaj>NACIONALNI CENTAR ZA EDUKACIJU I INFORMIRANJE POTROŠAČA ZAGREB, OIB 17722708206</izvorni_sadrzaj>
    <derivirana_varijabla naziv="DomainObject.Predmet.ProtustrankaNazivFormatedOIB_1">NACIONALNI CENTAR ZA EDUKACIJU I INFORMIRANJE POTROŠAČA ZAGREB, OIB 17722708206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NACIONALNI CENTAR ZA EDUKACIJU I INFORMIRANJE POTROŠAČA ZAGREB zastupanog po punomoćniku JOSIP KELEMEN</item>
    </izvorni_sadrzaj>
    <derivirana_varijabla naziv="DomainObject.Predmet.ProtuStrankaListFormated_1">
      <item>NACIONALNI CENTAR ZA EDUKACIJU I INFORMIRANJE POTROŠAČA ZAGREB zastupanog po punomoćniku JOSIP KELEMEN</item>
    </derivirana_varijabla>
  </DomainObject.Predmet.ProtuStrankaListFormated>
  <DomainObject.Predmet.ProtuStrankaListFormatedOIB>
    <izvorni_sadrzaj>
      <item>NACIONALNI CENTAR ZA EDUKACIJU I INFORMIRANJE POTROŠAČA ZAGREB, OIB 17722708206 zastupanog po punomoćniku JOSIP KELEMEN</item>
    </izvorni_sadrzaj>
    <derivirana_varijabla naziv="DomainObject.Predmet.ProtuStrankaListFormatedOIB_1">
      <item>NACIONALNI CENTAR ZA EDUKACIJU I INFORMIRANJE POTROŠAČA ZAGREB, OIB 17722708206 zastupanog po punomoćniku JOSIP KELEMEN</item>
    </derivirana_varijabla>
  </DomainObject.Predmet.ProtuStrankaListFormatedOIB>
  <DomainObject.Predmet.ProtuStrankaListFormatedWithAdress>
    <izvorni_sadrzaj>
      <item>NACIONALNI CENTAR ZA EDUKACIJU I INFORMIRANJE POTROŠAČA ZAGREB, X. PODBREŽJE 18, 10000 Zagreb zastupanog po punomoćniku JOSIP KELEMEN</item>
    </izvorni_sadrzaj>
    <derivirana_varijabla naziv="DomainObject.Predmet.ProtuStrankaListFormatedWithAdress_1">
      <item>NACIONALNI CENTAR ZA EDUKACIJU I INFORMIRANJE POTROŠAČA ZAGREB, X. PODBREŽJE 18, 10000 Zagreb zastupanog po punomoćniku JOSIP KELEMEN</item>
    </derivirana_varijabla>
  </DomainObject.Predmet.ProtuStrankaListFormatedWithAdress>
  <DomainObject.Predmet.ProtuStrankaListFormatedWithAdressOIB>
    <izvorni_sadrzaj>
      <item>NACIONALNI CENTAR ZA EDUKACIJU I INFORMIRANJE POTROŠAČA ZAGREB, OIB 17722708206, X. PODBREŽJE 18, 10000 Zagreb zastupanog po punomoćniku JOSIP KELEMEN</item>
    </izvorni_sadrzaj>
    <derivirana_varijabla naziv="DomainObject.Predmet.ProtuStrankaListFormatedWithAdressOIB_1">
      <item>NACIONALNI CENTAR ZA EDUKACIJU I INFORMIRANJE POTROŠAČA ZAGREB, OIB 17722708206, X. PODBREŽJE 18, 10000 Zagreb zastupanog po punomoćniku JOSIP KELEMEN</item>
    </derivirana_varijabla>
  </DomainObject.Predmet.ProtuStrankaListFormatedWithAdressOIB>
  <DomainObject.Predmet.ProtuStrankaListNazivFormated>
    <izvorni_sadrzaj>
      <item>NACIONALNI CENTAR ZA EDUKACIJU I INFORMIRANJE POTROŠAČA ZAGREB</item>
    </izvorni_sadrzaj>
    <derivirana_varijabla naziv="DomainObject.Predmet.ProtuStrankaListNazivFormated_1">
      <item>NACIONALNI CENTAR ZA EDUKACIJU I INFORMIRANJE POTROŠAČA ZAGREB</item>
    </derivirana_varijabla>
  </DomainObject.Predmet.ProtuStrankaListNazivFormated>
  <DomainObject.Predmet.ProtuStrankaListNazivFormatedOIB>
    <izvorni_sadrzaj>
      <item>NACIONALNI CENTAR ZA EDUKACIJU I INFORMIRANJE POTROŠAČA ZAGREB, OIB 17722708206</item>
    </izvorni_sadrzaj>
    <derivirana_varijabla naziv="DomainObject.Predmet.ProtuStrankaListNazivFormatedOIB_1">
      <item>NACIONALNI CENTAR ZA EDUKACIJU I INFORMIRANJE POTROŠAČA ZAGREB, OIB 17722708206</item>
    </derivirana_varijabla>
  </DomainObject.Predmet.ProtuStrankaListNazivFormatedOIB>
  <DomainObject.Predmet.OstaliListFormated>
    <izvorni_sadrzaj>
      <item>JOSIP KELEMEN punomoćnik sudionika u postupku NACIONALNI CENTAR ZA EDUKACIJU I INFORMIRANJE POTROŠAČA ZAGREB</item>
    </izvorni_sadrzaj>
    <derivirana_varijabla naziv="DomainObject.Predmet.OstaliListFormated_1">
      <item>JOSIP KELEMEN punomoćnik sudionika u postupku NACIONALNI CENTAR ZA EDUKACIJU I INFORMIRANJE POTROŠAČA ZAGREB</item>
    </derivirana_varijabla>
  </DomainObject.Predmet.OstaliListFormated>
  <DomainObject.Predmet.OstaliListFormatedOIB>
    <izvorni_sadrzaj>
      <item>JOSIP KELEMEN, OIB 17722708206 punomoćnik sudionika u postupku NACIONALNI CENTAR ZA EDUKACIJU I INFORMIRANJE POTROŠAČA ZAGREB</item>
    </izvorni_sadrzaj>
    <derivirana_varijabla naziv="DomainObject.Predmet.OstaliListFormatedOIB_1">
      <item>JOSIP KELEMEN, OIB 17722708206 punomoćnik sudionika u postupku NACIONALNI CENTAR ZA EDUKACIJU I INFORMIRANJE POTROŠAČA ZAGREB</item>
    </derivirana_varijabla>
  </DomainObject.Predmet.OstaliListFormatedOIB>
  <DomainObject.Predmet.OstaliListFormatedWithAdress>
    <izvorni_sadrzaj>
      <item>JOSIP KELEMEN, X PODBREŽJE 18, 10000 Zagreb punomoćnik sudionika u postupku NACIONALNI CENTAR ZA EDUKACIJU I INFORMIRANJE POTROŠAČA ZAGREB</item>
    </izvorni_sadrzaj>
    <derivirana_varijabla naziv="DomainObject.Predmet.OstaliListFormatedWithAdress_1">
      <item>JOSIP KELEMEN, X PODBREŽJE 18, 10000 Zagreb punomoćnik sudionika u postupku NACIONALNI CENTAR ZA EDUKACIJU I INFORMIRANJE POTROŠAČA ZAGREB</item>
    </derivirana_varijabla>
  </DomainObject.Predmet.OstaliListFormatedWithAdress>
  <DomainObject.Predmet.OstaliListFormatedWithAdressOIB>
    <izvorni_sadrzaj>
      <item>JOSIP KELEMEN, OIB 17722708206, X PODBREŽJE 18, 10000 Zagreb punomoćnik sudionika u postupku NACIONALNI CENTAR ZA EDUKACIJU I INFORMIRANJE POTROŠAČA ZAGREB</item>
    </izvorni_sadrzaj>
    <derivirana_varijabla naziv="DomainObject.Predmet.OstaliListFormatedWithAdressOIB_1">
      <item>JOSIP KELEMEN, OIB 17722708206, X PODBREŽJE 18, 10000 Zagreb punomoćnik sudionika u postupku NACIONALNI CENTAR ZA EDUKACIJU I INFORMIRANJE POTROŠAČA ZAGREB</item>
    </derivirana_varijabla>
  </DomainObject.Predmet.OstaliListFormatedWithAdressOIB>
  <DomainObject.Predmet.OstaliListNazivFormated>
    <izvorni_sadrzaj>
      <item>JOSIP KELEMEN</item>
    </izvorni_sadrzaj>
    <derivirana_varijabla naziv="DomainObject.Predmet.OstaliListNazivFormated_1">
      <item>JOSIP KELEMEN</item>
    </derivirana_varijabla>
  </DomainObject.Predmet.OstaliListNazivFormated>
  <DomainObject.Predmet.OstaliListNazivFormatedOIB>
    <izvorni_sadrzaj>
      <item>JOSIP KELEMEN, OIB 17722708206</item>
    </izvorni_sadrzaj>
    <derivirana_varijabla naziv="DomainObject.Predmet.OstaliListNazivFormatedOIB_1">
      <item>JOSIP KELEMEN, OIB 17722708206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NACIONALNI CENTAR ZA EDUKACIJU I INFORMIRANJE POTROŠAČA ZAGREB</izvorni_sadrzaj>
    <derivirana_varijabla naziv="DomainObject.Predmet.ProtustrankaIDrugi_1">NACIONALNI CENTAR ZA EDUKACIJU I INFORMIRANJE POTROŠAČA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NACIONALNI CENTAR ZA EDUKACIJU I INFORMIRANJE POTROŠAČA ZAGREB, OIB 17722708206, X. PODBREŽJE 18, 10000 Zagreb</izvorni_sadrzaj>
    <derivirana_varijabla naziv="DomainObject.Predmet.ProtustrankaIDrugiAdressOIB_1">NACIONALNI CENTAR ZA EDUKACIJU I INFORMIRANJE POTROŠAČA ZAGREB, OIB 17722708206, X. PODBREŽJE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NACIONALNI CENTAR ZA EDUKACIJU I INFORMIRANJE POTROŠAČA ZAGREB</item>
      <item>JOSIP KELEMEN</item>
    </izvorni_sadrzaj>
    <derivirana_varijabla naziv="DomainObject.Predmet.SudioniciListNaziv_1">
      <item>FINA Regionalni centar Zagreb</item>
      <item>NACIONALNI CENTAR ZA EDUKACIJU I INFORMIRANJE POTROŠAČA ZAGREB</item>
      <item>JOSIP KELEMEN</item>
    </derivirana_varijabla>
  </DomainObject.Predmet.SudioniciListNaziv>
  <DomainObject.Predmet.SudioniciListAdressOIB>
    <izvorni_sadrzaj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izvorni_sadrzaj>
    <derivirana_varijabla naziv="DomainObject.Predmet.SudioniciListAdressOIB_1">
      <item>FINA Regionalni centar Zagreb, OIB 85821130368, Trg svibanjskih žrtava 1995. 1,10000 Zagreb</item>
      <item>NACIONALNI CENTAR ZA EDUKACIJU I INFORMIRANJE POTROŠAČA ZAGREB, OIB 17722708206, X. PODBREŽJE 18,10000 Zagreb</item>
      <item>JOSIP KELEMEN, OIB 17722708206, X PODBREŽJE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17722708206</item>
      <item>, OIB 17722708206</item>
    </izvorni_sadrzaj>
    <derivirana_varijabla naziv="DomainObject.Predmet.SudioniciListNazivOIB_1">
      <item>, OIB 85821130368</item>
      <item>, OIB 17722708206</item>
      <item>, OIB 17722708206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2137</properties:Characters>
  <properties:Lines>67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2016-03-09T13:55:00Z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2016-03-10T08:27:00Z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