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5e9d" w14:paraId="1fe5e9d" w:rsidRDefault="00570F4F" w:rsidP="00570F4F" w:rsidR="00570F4F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30</w:t>
      </w:r>
      <w:r>
        <w:rPr>
          <w:szCs w:val="24"/>
        </w:rPr>
        <w:t>/16-</w:t>
      </w:r>
      <w:r>
        <w:rPr>
          <w:szCs w:val="24"/>
        </w:rPr>
        <w:t>5</w:t>
      </w:r>
    </w:p>
    <w:p w:rsidRDefault="00570F4F" w:rsidP="00570F4F" w:rsidR="00570F4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570F4F" w:rsidP="00570F4F" w:rsidR="00570F4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570F4F" w:rsidP="00570F4F" w:rsidR="00570F4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570F4F" w:rsidP="00570F4F" w:rsidR="00570F4F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570F4F" w:rsidP="00570F4F" w:rsidR="00570F4F">
      <w:pPr>
        <w:rPr>
          <w:szCs w:val="24"/>
        </w:rPr>
      </w:pPr>
    </w:p>
    <w:p w:rsidRDefault="00570F4F" w:rsidP="00570F4F" w:rsidR="00570F4F">
      <w:pPr>
        <w:rPr>
          <w:szCs w:val="24"/>
        </w:rPr>
      </w:pPr>
    </w:p>
    <w:p w:rsidRDefault="00570F4F" w:rsidP="00570F4F" w:rsidR="00570F4F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570F4F" w:rsidP="00570F4F" w:rsidR="00570F4F">
      <w:pPr>
        <w:rPr>
          <w:szCs w:val="24"/>
        </w:rPr>
      </w:pPr>
    </w:p>
    <w:p w:rsidRDefault="00570F4F" w:rsidP="00570F4F" w:rsidR="00570F4F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570F4F" w:rsidP="00570F4F" w:rsidR="00570F4F">
      <w:pPr>
        <w:rPr>
          <w:szCs w:val="24"/>
        </w:rPr>
      </w:pPr>
    </w:p>
    <w:p w:rsidRDefault="00570F4F" w:rsidP="00570F4F" w:rsidR="00570F4F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EVIA d.o.o., OIB: 10961972311 sa sjedištem u Trg kralja Tomislava 1</w:t>
      </w:r>
      <w:r>
        <w:t>,</w:t>
      </w:r>
      <w:r>
        <w:t xml:space="preserve"> Koprivnica,</w:t>
      </w:r>
      <w:r>
        <w:t xml:space="preserve"> dana 0</w:t>
      </w:r>
      <w:r>
        <w:t>6</w:t>
      </w:r>
      <w:r>
        <w:t>. rujna 2016. godine</w:t>
      </w:r>
    </w:p>
    <w:p w:rsidRDefault="00570F4F" w:rsidP="00570F4F" w:rsidR="00570F4F">
      <w:pPr>
        <w:jc w:val="both"/>
      </w:pPr>
    </w:p>
    <w:p w:rsidRDefault="00570F4F" w:rsidP="00570F4F" w:rsidR="00570F4F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570F4F" w:rsidP="00570F4F" w:rsidR="00570F4F">
      <w:pPr>
        <w:rPr>
          <w:szCs w:val="24"/>
        </w:rPr>
      </w:pPr>
    </w:p>
    <w:p w:rsidRDefault="00570F4F" w:rsidP="00570F4F" w:rsidR="00570F4F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EVIA d.o.o., OIB: 10961972311 sa sjedištem u Trg kralja Tomislava 1, Koprivnica</w:t>
      </w:r>
      <w:r>
        <w:rPr>
          <w:szCs w:val="24"/>
        </w:rPr>
        <w:t>, s danom 0</w:t>
      </w:r>
      <w:r>
        <w:rPr>
          <w:szCs w:val="24"/>
        </w:rPr>
        <w:t>6</w:t>
      </w:r>
      <w:r>
        <w:rPr>
          <w:szCs w:val="24"/>
        </w:rPr>
        <w:t>. rujna 2016. u 13,00 sati.</w:t>
      </w:r>
    </w:p>
    <w:p w:rsidRDefault="00570F4F" w:rsidP="00570F4F" w:rsidR="00570F4F">
      <w:pPr>
        <w:jc w:val="both"/>
        <w:rPr>
          <w:szCs w:val="24"/>
        </w:rPr>
      </w:pPr>
    </w:p>
    <w:p w:rsidRDefault="00570F4F" w:rsidP="00570F4F" w:rsidR="00570F4F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EVIA d.o.o., OIB: 10961972311 sa sjedištem u Trg kralja Tomislava 1, Koprivnica.</w:t>
      </w:r>
    </w:p>
    <w:p w:rsidRDefault="00570F4F" w:rsidP="00570F4F" w:rsidR="00570F4F">
      <w:pPr>
        <w:jc w:val="both"/>
      </w:pPr>
    </w:p>
    <w:p w:rsidRDefault="00570F4F" w:rsidP="00570F4F" w:rsidR="00570F4F">
      <w:pPr>
        <w:jc w:val="both"/>
      </w:pPr>
      <w:r>
        <w:tab/>
        <w:t>III Za stečajnog upravitelja imenuje se</w:t>
      </w:r>
      <w:r>
        <w:t xml:space="preserve"> Nikola Remenar, Dubrovačka ulica 14, Velika Gorica</w:t>
      </w:r>
      <w:r>
        <w:t>.</w:t>
      </w:r>
    </w:p>
    <w:p w:rsidRDefault="00570F4F" w:rsidP="00570F4F" w:rsidR="00570F4F">
      <w:pPr>
        <w:jc w:val="both"/>
        <w:rPr>
          <w:color w:val="FF0000"/>
        </w:rPr>
      </w:pPr>
    </w:p>
    <w:p w:rsidRDefault="00570F4F" w:rsidP="00570F4F" w:rsidR="00570F4F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570F4F" w:rsidP="00570F4F" w:rsidR="00570F4F">
      <w:pPr>
        <w:jc w:val="both"/>
        <w:rPr>
          <w:szCs w:val="24"/>
        </w:rPr>
      </w:pPr>
    </w:p>
    <w:p w:rsidRDefault="00570F4F" w:rsidP="00570F4F" w:rsidR="00570F4F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EVIA d.o.o., OIB: 10961972311 sa sjedištem u Trg kralja Tomislava 1, Koprivnica</w:t>
      </w:r>
      <w:r>
        <w:rPr>
          <w:szCs w:val="24"/>
        </w:rPr>
        <w:t>, bit će brisan iz sudskog registra.</w:t>
      </w:r>
    </w:p>
    <w:p w:rsidRDefault="00570F4F" w:rsidP="00570F4F" w:rsidR="00570F4F">
      <w:pPr>
        <w:rPr>
          <w:szCs w:val="24"/>
        </w:rPr>
      </w:pPr>
    </w:p>
    <w:p w:rsidRDefault="00570F4F" w:rsidP="00570F4F" w:rsidR="00570F4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570F4F" w:rsidP="00570F4F" w:rsidR="00570F4F">
      <w:pPr>
        <w:rPr>
          <w:szCs w:val="24"/>
        </w:rPr>
      </w:pPr>
    </w:p>
    <w:p w:rsidRDefault="00570F4F" w:rsidP="00570F4F" w:rsidR="00570F4F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12</w:t>
      </w:r>
      <w:r>
        <w:rPr>
          <w:szCs w:val="24"/>
        </w:rPr>
        <w:t xml:space="preserve">. </w:t>
      </w:r>
      <w:r>
        <w:rPr>
          <w:szCs w:val="24"/>
        </w:rPr>
        <w:t>siječnja</w:t>
      </w:r>
      <w:r>
        <w:rPr>
          <w:szCs w:val="24"/>
        </w:rPr>
        <w:t xml:space="preserve">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70F4F" w:rsidP="00570F4F" w:rsidR="00570F4F">
      <w:pPr>
        <w:rPr>
          <w:szCs w:val="24"/>
        </w:rPr>
      </w:pPr>
    </w:p>
    <w:p w:rsidRDefault="00570F4F" w:rsidP="00570F4F" w:rsidR="00570F4F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570F4F" w:rsidP="00570F4F" w:rsidR="00570F4F">
      <w:pPr>
        <w:rPr>
          <w:szCs w:val="24"/>
        </w:rPr>
      </w:pPr>
    </w:p>
    <w:p w:rsidRDefault="00570F4F" w:rsidP="00570F4F" w:rsidR="00570F4F">
      <w:pPr>
        <w:rPr>
          <w:szCs w:val="24"/>
        </w:rPr>
      </w:pPr>
    </w:p>
    <w:p w:rsidRDefault="00570F4F" w:rsidP="00570F4F" w:rsidR="00570F4F">
      <w:pPr>
        <w:jc w:val="center"/>
        <w:rPr>
          <w:szCs w:val="24"/>
        </w:rPr>
      </w:pPr>
      <w:r>
        <w:rPr>
          <w:szCs w:val="24"/>
        </w:rPr>
        <w:t>U Varaždinu, 0</w:t>
      </w:r>
      <w:r>
        <w:rPr>
          <w:szCs w:val="24"/>
        </w:rPr>
        <w:t>6</w:t>
      </w:r>
      <w:r>
        <w:rPr>
          <w:szCs w:val="24"/>
        </w:rPr>
        <w:t>. rujna 2016.</w:t>
      </w:r>
    </w:p>
    <w:p w:rsidRDefault="00570F4F" w:rsidP="00570F4F" w:rsidR="00570F4F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570F4F" w:rsidP="00570F4F" w:rsidR="00570F4F">
      <w:pPr>
        <w:rPr>
          <w:szCs w:val="24"/>
        </w:rPr>
      </w:pPr>
      <w:r>
        <w:rPr>
          <w:szCs w:val="24"/>
        </w:rPr>
        <w:t xml:space="preserve">     </w:t>
      </w:r>
    </w:p>
    <w:p w:rsidRDefault="00570F4F" w:rsidP="00570F4F" w:rsidR="00570F4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570F4F" w:rsidP="00570F4F" w:rsidR="00570F4F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570F4F" w:rsidP="00570F4F" w:rsidR="00570F4F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570F4F" w:rsidP="00570F4F" w:rsidR="00570F4F">
      <w:pPr>
        <w:rPr>
          <w:szCs w:val="24"/>
        </w:rPr>
      </w:pPr>
    </w:p>
    <w:p w:rsidRDefault="00570F4F" w:rsidP="00570F4F" w:rsidR="00570F4F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570F4F" w:rsidP="00570F4F" w:rsidR="00570F4F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570F4F" w:rsidP="00570F4F" w:rsidR="00570F4F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570F4F" w:rsidP="00570F4F" w:rsidR="00570F4F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70F4F" w:rsidP="00570F4F" w:rsidR="00570F4F">
      <w:pPr>
        <w:rPr>
          <w:szCs w:val="24"/>
        </w:rPr>
      </w:pPr>
    </w:p>
    <w:p w:rsidRDefault="00570F4F" w:rsidP="00570F4F" w:rsidR="00570F4F">
      <w:pPr>
        <w:rPr>
          <w:szCs w:val="24"/>
        </w:rPr>
      </w:pPr>
    </w:p>
    <w:p w:rsidRDefault="00570F4F" w:rsidP="00570F4F" w:rsidR="00570F4F">
      <w:pPr>
        <w:rPr>
          <w:szCs w:val="24"/>
        </w:rPr>
      </w:pPr>
      <w:r>
        <w:rPr>
          <w:szCs w:val="24"/>
        </w:rPr>
        <w:t>DNA:</w:t>
      </w:r>
    </w:p>
    <w:p w:rsidRDefault="00570F4F" w:rsidP="00570F4F" w:rsidR="00570F4F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570F4F" w:rsidP="00570F4F" w:rsidR="00570F4F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570F4F" w:rsidP="00570F4F" w:rsidR="00570F4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EVIA d.o.o., OIB: 10961972311 sa sjedištem u Trg kralja Tomislava 1, Koprivnica</w:t>
      </w:r>
    </w:p>
    <w:p w:rsidRDefault="00570F4F" w:rsidP="00570F4F" w:rsidR="00570F4F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Anka </w:t>
      </w:r>
      <w:proofErr w:type="spellStart"/>
      <w:r>
        <w:t>Dolovčak</w:t>
      </w:r>
      <w:proofErr w:type="spellEnd"/>
      <w:r>
        <w:t xml:space="preserve">, Zagreb, Ulica Ivana </w:t>
      </w:r>
      <w:proofErr w:type="spellStart"/>
      <w:r>
        <w:t>Banjavčića</w:t>
      </w:r>
      <w:proofErr w:type="spellEnd"/>
      <w:r>
        <w:t xml:space="preserve"> 24</w:t>
      </w:r>
    </w:p>
    <w:p w:rsidRDefault="00570F4F" w:rsidP="00570F4F" w:rsidR="00570F4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570F4F" w:rsidP="00570F4F" w:rsidR="00570F4F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Koprivnica, Hrvatske državnosti 7 </w:t>
      </w:r>
    </w:p>
    <w:p w:rsidRDefault="00570F4F" w:rsidP="00570F4F" w:rsidR="00570F4F" w:rsidRPr="00570F4F">
      <w:pPr>
        <w:numPr>
          <w:ilvl w:val="0"/>
          <w:numId w:val="47"/>
        </w:numPr>
        <w:rPr>
          <w:color w:themeColor="text1" w:val="00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Pr="00570F4F">
        <w:rPr>
          <w:color w:themeColor="text1" w:val="000000"/>
          <w:szCs w:val="24"/>
        </w:rPr>
        <w:t>Nikola Remenar, Dubrovačka ulica 14, Velika Gorica</w:t>
      </w:r>
    </w:p>
    <w:p w:rsidRDefault="00570F4F" w:rsidP="00570F4F" w:rsidR="00570F4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570F4F" w:rsidP="00570F4F" w:rsidR="00570F4F">
      <w:pPr>
        <w:rPr>
          <w:szCs w:val="24"/>
        </w:rPr>
      </w:pPr>
    </w:p>
    <w:p w:rsidRDefault="00570F4F" w:rsidP="00570F4F" w:rsidR="00570F4F">
      <w:pPr>
        <w:rPr>
          <w:szCs w:val="24"/>
        </w:rPr>
      </w:pPr>
    </w:p>
    <w:p w:rsidRDefault="00570F4F" w:rsidP="00570F4F" w:rsidR="00570F4F">
      <w:pPr>
        <w:rPr>
          <w:szCs w:val="24"/>
        </w:rPr>
      </w:pPr>
    </w:p>
    <w:p w:rsidRDefault="00570F4F" w:rsidP="00570F4F" w:rsidR="00570F4F">
      <w:pPr>
        <w:rPr>
          <w:szCs w:val="24"/>
        </w:rPr>
      </w:pPr>
    </w:p>
    <w:p w:rsidRDefault="00570F4F" w:rsidP="00570F4F" w:rsidR="00570F4F">
      <w:pPr>
        <w:rPr>
          <w:szCs w:val="24"/>
        </w:rPr>
      </w:pPr>
    </w:p>
    <w:p w:rsidRDefault="00570F4F" w:rsidP="00570F4F" w:rsidR="00570F4F"/>
    <w:p w:rsidRDefault="00570F4F" w:rsidP="00570F4F" w:rsidR="00570F4F"/>
    <w:p w:rsidRDefault="00DA0242" w:rsidP="00570F4F" w:rsidR="00DA0242" w:rsidRPr="00570F4F"/>
    <w:sectPr w:rsidSect="0032366B" w:rsidR="00DA0242" w:rsidRPr="00570F4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0F4F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638C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70F4F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70F4F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8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St-30/2016-5</izvorni_sadrzaj>
    <derivirana_varijabla naziv="DomainObject.Oznaka_1">St-30/2016-5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St-30/2016</izvorni_sadrzaj>
    <derivirana_varijabla naziv="DomainObject.Predmet.OznakaBroj_1">St-30/2016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EVIA društvo s ograničenom odgovornošću za proizvodnju, trgovinu i usluge</izvorni_sadrzaj>
    <derivirana_varijabla naziv="DomainObject.Predmet.ProtustrankaFormated_1">  EVIA društvo s ograničenom odgovornošću za proizvodnju, trgovinu i usluge</derivirana_varijabla>
  </DomainObject.Predmet.ProtustrankaFormated>
  <DomainObject.Predmet.ProtustrankaFormatedOIB>
    <izvorni_sadrzaj>  EVIA društvo s ograničenom odgovornošću za proizvodnju, trgovinu i usluge, OIB 10961972311</izvorni_sadrzaj>
    <derivirana_varijabla naziv="DomainObject.Predmet.ProtustrankaFormatedOIB_1">  EVIA društvo s ograničenom odgovornošću za proizvodnju, trgovinu i usluge, OIB 10961972311</derivirana_varijabla>
  </DomainObject.Predmet.ProtustrankaFormatedOIB>
  <DomainObject.Predmet.ProtustrankaFormatedWithAdress>
    <izvorni_sadrzaj> EVIA društvo s ograničenom odgovornošću za proizvodnju, trgovinu i usluge, Trg kralja Tomislava 1., 48000 Koprivnica</izvorni_sadrzaj>
    <derivirana_varijabla naziv="DomainObject.Predmet.ProtustrankaFormatedWithAdress_1"> EVIA društvo s ograničenom odgovornošću za proizvodnju, trgovinu i usluge, Trg kralja Tomislava 1., 48000 Koprivnica</derivirana_varijabla>
  </DomainObject.Predmet.ProtustrankaFormatedWithAdress>
  <DomainObject.Predmet.ProtustrankaFormatedWithAdressOIB>
    <izvorni_sadrzaj> EVIA društvo s ograničenom odgovornošću za proizvodnju, trgovinu i usluge, OIB 10961972311, Trg kralja Tomislava 1., 48000 Koprivnica</izvorni_sadrzaj>
    <derivirana_varijabla naziv="DomainObject.Predmet.ProtustrankaFormatedWithAdressOIB_1"> EVIA društvo s ograničenom odgovornošću za proizvodnju, trgovinu i usluge, OIB 10961972311, Trg kralja Tomislava 1., 48000 Koprivnica</derivirana_varijabla>
  </DomainObject.Predmet.ProtustrankaFormatedWithAdressOIB>
  <DomainObject.Predmet.ProtustrankaWithAdress>
    <izvorni_sadrzaj>EVIA društvo s ograničenom odgovornošću za proizvodnju, trgovinu i usluge Trg kralja Tomislava 1., 48000 Koprivnica</izvorni_sadrzaj>
    <derivirana_varijabla naziv="DomainObject.Predmet.ProtustrankaWithAdress_1">EVIA društvo s ograničenom odgovornošću za proizvodnju, trgovinu i usluge Trg kralja Tomislava 1., 48000 Koprivnica</derivirana_varijabla>
  </DomainObject.Predmet.ProtustrankaWithAdress>
  <DomainObject.Predmet.ProtustrankaWithAdressOIB>
    <izvorni_sadrzaj>EVIA društvo s ograničenom odgovornošću za proizvodnju, trgovinu i usluge, OIB 10961972311, Trg kralja Tomislava 1., 48000 Koprivnica</izvorni_sadrzaj>
    <derivirana_varijabla naziv="DomainObject.Predmet.ProtustrankaWithAdressOIB_1">EVIA društvo s ograničenom odgovornošću za proizvodnju, trgovinu i usluge, OIB 10961972311, Trg kralja Tomislava 1., 48000 Koprivnica</derivirana_varijabla>
  </DomainObject.Predmet.ProtustrankaWithAdressOIB>
  <DomainObject.Predmet.ProtustrankaNazivFormated>
    <izvorni_sadrzaj>EVIA društvo s ograničenom odgovornošću za proizvodnju, trgovinu i usluge</izvorni_sadrzaj>
    <derivirana_varijabla naziv="DomainObject.Predmet.ProtustrankaNazivFormated_1">EVIA društvo s ograničenom odgovornošću za proizvodnju, trgovinu i usluge</derivirana_varijabla>
  </DomainObject.Predmet.ProtustrankaNazivFormated>
  <DomainObject.Predmet.ProtustrankaNazivFormatedOIB>
    <izvorni_sadrzaj>EVIA društvo s ograničenom odgovornošću za proizvodnju, trgovinu i usluge, OIB 10961972311</izvorni_sadrzaj>
    <derivirana_varijabla naziv="DomainObject.Predmet.ProtustrankaNazivFormatedOIB_1">EVIA društvo s ograničenom odgovornošću za proizvodnju, trgovinu i usluge, OIB 10961972311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39919.99</izvorni_sadrzaj>
    <derivirana_varijabla naziv="DomainObject.Predmet.TrenutnaVrijednost_1">39919.99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EVIA društvo s ograničenom odgovornošću za proizvodnju, trgovinu i usluge</item>
    </izvorni_sadrzaj>
    <derivirana_varijabla naziv="DomainObject.Predmet.ProtuStrankaListFormated_1">
      <item>EVIA društvo s ograničenom odgovornošću za proizvodnju, trgovinu i usluge</item>
    </derivirana_varijabla>
  </DomainObject.Predmet.ProtuStrankaListFormated>
  <DomainObject.Predmet.ProtuStrankaListFormatedOIB>
    <izvorni_sadrzaj>
      <item>EVIA društvo s ograničenom odgovornošću za proizvodnju, trgovinu i usluge, OIB 10961972311</item>
    </izvorni_sadrzaj>
    <derivirana_varijabla naziv="DomainObject.Predmet.ProtuStrankaListFormatedOIB_1">
      <item>EVIA društvo s ograničenom odgovornošću za proizvodnju, trgovinu i usluge, OIB 10961972311</item>
    </derivirana_varijabla>
  </DomainObject.Predmet.ProtuStrankaListFormatedOIB>
  <DomainObject.Predmet.ProtuStrankaListFormatedWithAdress>
    <izvorni_sadrzaj>
      <item>EVIA društvo s ograničenom odgovornošću za proizvodnju, trgovinu i usluge, Trg kralja Tomislava 1., 48000 Koprivnica</item>
    </izvorni_sadrzaj>
    <derivirana_varijabla naziv="DomainObject.Predmet.ProtuStrankaListFormatedWithAdress_1">
      <item>EVIA društvo s ograničenom odgovornošću za proizvodnju, trgovinu i usluge, Trg kralja Tomislava 1., 48000 Koprivnica</item>
    </derivirana_varijabla>
  </DomainObject.Predmet.ProtuStrankaListFormatedWithAdress>
  <DomainObject.Predmet.ProtuStrankaListFormatedWithAdressOIB>
    <izvorni_sadrzaj>
      <item>EVIA društvo s ograničenom odgovornošću za proizvodnju, trgovinu i usluge, OIB 10961972311, Trg kralja Tomislava 1., 48000 Koprivnica</item>
    </izvorni_sadrzaj>
    <derivirana_varijabla naziv="DomainObject.Predmet.ProtuStrankaListFormatedWithAdressOIB_1">
      <item>EVIA društvo s ograničenom odgovornošću za proizvodnju, trgovinu i usluge, OIB 10961972311, Trg kralja Tomislava 1., 48000 Koprivnica</item>
    </derivirana_varijabla>
  </DomainObject.Predmet.ProtuStrankaListFormatedWithAdressOIB>
  <DomainObject.Predmet.ProtuStrankaListNazivFormated>
    <izvorni_sadrzaj>
      <item>EVIA društvo s ograničenom odgovornošću za proizvodnju, trgovinu i usluge</item>
    </izvorni_sadrzaj>
    <derivirana_varijabla naziv="DomainObject.Predmet.ProtuStrankaListNazivFormated_1">
      <item>EVIA društvo s ograničenom odgovornošću za proizvodnju, trgovinu i usluge</item>
    </derivirana_varijabla>
  </DomainObject.Predmet.ProtuStrankaListNazivFormated>
  <DomainObject.Predmet.ProtuStrankaListNazivFormatedOIB>
    <izvorni_sadrzaj>
      <item>EVIA društvo s ograničenom odgovornošću za proizvodnju, trgovinu i usluge, OIB 10961972311</item>
    </izvorni_sadrzaj>
    <derivirana_varijabla naziv="DomainObject.Predmet.ProtuStrankaListNazivFormatedOIB_1">
      <item>EVIA društvo s ograničenom odgovornošću za proizvodnju, trgovinu i usluge, OIB 10961972311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St-30/2016-5</izvorni_sadrzaj>
    <derivirana_varijabla naziv="DomainObject.PoslovniBrojDokumenta_1">St-30/2016-5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EVIA društvo s ograničenom odgovornošću za proizvodnju, trgovinu i usluge</izvorni_sadrzaj>
    <derivirana_varijabla naziv="DomainObject.Predmet.ProtustrankaIDrugi_1">EVIA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EVIA društvo s ograničenom odgovornošću za proizvodnju, trgovinu i usluge, OIB 10961972311, Trg kralja Tomislava 1., 48000 Koprivnica</izvorni_sadrzaj>
    <derivirana_varijabla naziv="DomainObject.Predmet.ProtustrankaIDrugiAdressOIB_1">EVIA društvo s ograničenom odgovornošću za proizvodnju, trgovinu i usluge, OIB 10961972311, Trg kralja Tomislava 1.,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EVIA društvo s ograničenom odgovornošću za proizvodnju, trgovinu i usluge</item>
      <item>E-oglasna ploča</item>
      <item>Sudski registar</item>
    </izvorni_sadrzaj>
    <derivirana_varijabla naziv="DomainObject.Predmet.SudioniciListNaziv_1">
      <item>Financijska agencija</item>
      <item>EVIA društvo s ograničenom odgovornošću za proizvodnju,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EVIA društvo s ograničenom odgovornošću za proizvodnju, trgovinu i usluge, OIB 10961972311, Trg kralja Tomislava 1.,48000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EVIA društvo s ograničenom odgovornošću za proizvodnju, trgovinu i usluge, OIB 10961972311, Trg kralja Tomislava 1.,48000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40D0B3-2E13-44E7-B491-65552C1199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2797</properties:Characters>
  <properties:Lines>88</properties:Lines>
  <properties:Paragraphs>31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2016-09-05T12:45:00Z</cp:lastPrinted>
  <dcterms:modified xmlns:xsi="http://www.w3.org/2001/XMLSchema-instance" xsi:type="dcterms:W3CDTF">2016-09-05T12:45:00Z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