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aafb" w14:paraId="bffaafb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A1462" w:rsidP="00AA1462" w:rsidR="00AA1462" w:rsidRPr="00F929DB">
      <w:pPr>
        <w:jc w:val="right"/>
      </w:pPr>
      <w:r w:rsidRPr="00F929DB">
        <w:t>40. St-1495/2018</w:t>
      </w:r>
    </w:p>
    <w:p w:rsidRDefault="00AA1462" w:rsidP="00AA1462" w:rsidR="00AA1462">
      <w:pPr>
        <w:jc w:val="right"/>
      </w:pPr>
    </w:p>
    <w:p w:rsidRDefault="00AA1462" w:rsidP="00AA1462" w:rsidR="00AA1462"/>
    <w:p w:rsidRDefault="00AA1462" w:rsidP="00AA1462" w:rsidR="00AA1462">
      <w:pPr>
        <w:jc w:val="center"/>
      </w:pPr>
    </w:p>
    <w:p w:rsidRDefault="00AA1462" w:rsidP="00AA1462" w:rsidR="00AA1462" w:rsidRPr="0063308C">
      <w:pPr>
        <w:jc w:val="center"/>
      </w:pPr>
      <w:r>
        <w:t>R E P U B L I K A   H R V A T S K A</w:t>
      </w:r>
    </w:p>
    <w:p w:rsidRDefault="00AA1462" w:rsidP="00AA1462" w:rsidR="00AA1462" w:rsidRPr="0063308C">
      <w:pPr>
        <w:jc w:val="center"/>
      </w:pPr>
      <w:r w:rsidRPr="0063308C">
        <w:t>R J E Š E NJ E</w:t>
      </w:r>
    </w:p>
    <w:p w:rsidRDefault="00AA1462" w:rsidP="00AA1462" w:rsidR="00AA1462" w:rsidRPr="0063308C">
      <w:pPr>
        <w:jc w:val="both"/>
      </w:pPr>
    </w:p>
    <w:p w:rsidRDefault="00AA1462" w:rsidP="00AA1462" w:rsidR="00AA1462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>
        <w:t xml:space="preserve">TADIĆ-PROMET d.o.o., Zagreb, Novoselska 73, radi otvaranja predstečajnog postupka,  </w:t>
      </w:r>
      <w:r w:rsidRPr="007A3302">
        <w:t xml:space="preserve">dana </w:t>
      </w:r>
      <w:r w:rsidR="000A6161">
        <w:t xml:space="preserve">5.studenog </w:t>
      </w:r>
      <w:r w:rsidRPr="007A3302">
        <w:t>201</w:t>
      </w:r>
      <w:r>
        <w:t>8</w:t>
      </w:r>
      <w:r w:rsidRPr="007A3302">
        <w:t>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</w:t>
      </w:r>
      <w:r w:rsidR="000A6161">
        <w:t>ovnika CAMPANA TRANS d.o.o., Zagreb, Lesičine 4.</w:t>
      </w:r>
      <w:r w:rsidR="000F0FE6">
        <w:t xml:space="preserve">, </w:t>
      </w:r>
      <w:r w:rsidRPr="009A2892">
        <w:t xml:space="preserve">u iznosu </w:t>
      </w:r>
      <w:r w:rsidR="000A6161">
        <w:t>19.112,23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341FC1">
        <w:t>2</w:t>
      </w:r>
      <w:r w:rsidR="00F26E91">
        <w:t>2.listopada</w:t>
      </w:r>
      <w:r w:rsidR="00341FC1">
        <w:t xml:space="preserve"> </w:t>
      </w:r>
      <w:r w:rsidR="00804268">
        <w:t>201</w:t>
      </w:r>
      <w:r w:rsidR="00F26E91">
        <w:t>8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F26E91">
        <w:t>TADIĆ-PROMET d.o.o., Zagreb, Novoselska 73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F26E91">
        <w:t>19.lipnja</w:t>
      </w:r>
      <w:r w:rsidR="001B1090">
        <w:t xml:space="preserve"> 201</w:t>
      </w:r>
      <w:r w:rsidR="00F26E91">
        <w:t>8</w:t>
      </w:r>
      <w:r w:rsidR="001B1090">
        <w:t xml:space="preserve">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F26E91">
        <w:t xml:space="preserve"> CAMPANA TRANS d.o.o., Zagreb, Lesičine 4.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CE2535">
        <w:t>19.112,23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586060">
        <w:t xml:space="preserve">preporučenom poštom, </w:t>
      </w:r>
      <w:r w:rsidR="004230A4">
        <w:t xml:space="preserve">dana </w:t>
      </w:r>
      <w:r w:rsidR="00341FC1">
        <w:t>2</w:t>
      </w:r>
      <w:r w:rsidR="00CE2535">
        <w:t>2.listopada</w:t>
      </w:r>
      <w:r w:rsidR="00804268">
        <w:t xml:space="preserve"> 201</w:t>
      </w:r>
      <w:r w:rsidR="00CE2535">
        <w:t>8</w:t>
      </w:r>
      <w:r w:rsidR="00804268">
        <w:t xml:space="preserve">., a što je vidljivo iz otiska prijemnog žiga </w:t>
      </w:r>
      <w:r w:rsidR="00586060">
        <w:t>Hrvatske pošte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DA2FE3">
        <w:t xml:space="preserve"> i 104/17</w:t>
      </w:r>
      <w:r w:rsidR="00695406">
        <w:t>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</w:t>
      </w:r>
      <w:r w:rsidR="00DA2FE3">
        <w:rPr>
          <w:u w:val="single"/>
        </w:rPr>
        <w:t>21</w:t>
      </w:r>
      <w:r w:rsidR="00EC6C38" w:rsidRPr="00135666">
        <w:rPr>
          <w:u w:val="single"/>
        </w:rPr>
        <w:t xml:space="preserve"> dana od dana </w:t>
      </w:r>
      <w:r w:rsidR="00DA2FE3">
        <w:rPr>
          <w:u w:val="single"/>
        </w:rPr>
        <w:t>dostave</w:t>
      </w:r>
      <w:r w:rsidR="00EC6C38" w:rsidRPr="00135666">
        <w:rPr>
          <w:u w:val="single"/>
        </w:rPr>
        <w:t xml:space="preserve"> </w:t>
      </w:r>
      <w:r w:rsidR="00A65A28" w:rsidRPr="00135666">
        <w:rPr>
          <w:u w:val="single"/>
        </w:rPr>
        <w:t>tog</w:t>
      </w:r>
      <w:r w:rsidR="00DA2FE3">
        <w:rPr>
          <w:u w:val="single"/>
        </w:rPr>
        <w:t>a</w:t>
      </w:r>
      <w:r w:rsidR="00A65A28" w:rsidRPr="00135666">
        <w:rPr>
          <w:u w:val="single"/>
        </w:rPr>
        <w:t xml:space="preserve">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</w:t>
      </w:r>
      <w:r w:rsidR="00DA2FE3">
        <w:t>21</w:t>
      </w:r>
      <w:r w:rsidR="00B14486">
        <w:t xml:space="preserve"> dana računajući od </w:t>
      </w:r>
      <w:r w:rsidR="00DA2FE3">
        <w:t xml:space="preserve">dostave </w:t>
      </w:r>
      <w:r w:rsidR="00B14486">
        <w:t>rješenja</w:t>
      </w:r>
      <w:r w:rsidR="007F3ABC">
        <w:t xml:space="preserve">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AD6820">
        <w:t>5</w:t>
      </w:r>
      <w:r w:rsidR="00DB6251">
        <w:t>.</w:t>
      </w:r>
      <w:r w:rsidR="009F49E8">
        <w:t xml:space="preserve">studenog </w:t>
      </w:r>
      <w:r w:rsidRPr="009A2892">
        <w:t>201</w:t>
      </w:r>
      <w:r w:rsidR="009F49E8">
        <w:t>8</w:t>
      </w:r>
      <w:r w:rsidRPr="009A2892">
        <w:t>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FA2D67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FA2D67" w:rsidP="00FA2D67" w:rsidR="00FA2D67">
      <w:pPr>
        <w:ind w:firstLine="708" w:left="3540"/>
        <w:jc w:val="both"/>
      </w:pPr>
      <w:r>
        <w:t>Za točnost otpravka, ovlašteni službenik:</w:t>
      </w:r>
    </w:p>
    <w:p w:rsidRDefault="00FA2D67" w:rsidP="00422EE0" w:rsidR="00FA2D6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B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</w:t>
    </w:r>
    <w:r w:rsidR="00FA2D67">
      <w:t>495</w:t>
    </w:r>
    <w:r>
      <w:t>/201</w:t>
    </w:r>
    <w:r w:rsidR="009F49E8">
      <w:t>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6161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0167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9F49E8"/>
    <w:rsid w:val="00A00231"/>
    <w:rsid w:val="00A0286F"/>
    <w:rsid w:val="00A22919"/>
    <w:rsid w:val="00A545CD"/>
    <w:rsid w:val="00A65A28"/>
    <w:rsid w:val="00A73B0F"/>
    <w:rsid w:val="00A817BE"/>
    <w:rsid w:val="00A97C8F"/>
    <w:rsid w:val="00AA049B"/>
    <w:rsid w:val="00AA1462"/>
    <w:rsid w:val="00AB58E3"/>
    <w:rsid w:val="00AB7096"/>
    <w:rsid w:val="00AD682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2CD"/>
    <w:rsid w:val="00BF15A9"/>
    <w:rsid w:val="00C22FB5"/>
    <w:rsid w:val="00C25555"/>
    <w:rsid w:val="00C558DE"/>
    <w:rsid w:val="00C73C08"/>
    <w:rsid w:val="00C838B1"/>
    <w:rsid w:val="00CA7873"/>
    <w:rsid w:val="00CA7CFE"/>
    <w:rsid w:val="00CD09E2"/>
    <w:rsid w:val="00CE2535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2FE3"/>
    <w:rsid w:val="00DB6251"/>
    <w:rsid w:val="00E02326"/>
    <w:rsid w:val="00E3002E"/>
    <w:rsid w:val="00E33446"/>
    <w:rsid w:val="00E371BF"/>
    <w:rsid w:val="00E77BAE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25F2A"/>
    <w:rsid w:val="00F26E91"/>
    <w:rsid w:val="00F34043"/>
    <w:rsid w:val="00F54281"/>
    <w:rsid w:val="00F70A23"/>
    <w:rsid w:val="00F753F1"/>
    <w:rsid w:val="00F906F5"/>
    <w:rsid w:val="00FA2D67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D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D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St-1495/2018-18</izvorni_sadrzaj>
    <derivirana_varijabla naziv="DomainObject.PredzadnjaOdlukaIzPredmeta.Oznaka_1">St-1495/2018-18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72EC9-140D-4A16-BF29-22A4B3011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1864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2018-11-05T12:13:00Z</dcterms:created>
  <dc:creator>nribaric</dc:creator>
  <cp:lastModifiedBy>Valentina Delač</cp:lastModifiedBy>
  <cp:lastPrinted>2018-11-15T10:18:00Z</cp:lastPrinted>
  <dcterms:modified xmlns:xsi="http://www.w3.org/2001/XMLSchema-instance" xsi:type="dcterms:W3CDTF">2018-11-15T10:22:00Z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promet  rj odb prijave nepravovremena campana trans.docx)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