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bc48" w14:paraId="f0fbc4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739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398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42E34"/>
    <w:rsid w:val="00547398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