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9560" w14:paraId="1519560" w:rsidRDefault="00132460" w:rsidP="00132460" w:rsidR="00132460" w:rsidRPr="00272E09">
      <w:pPr>
        <w15:collapsed w:val="false"/>
        <w:rPr>
          <w:b/>
        </w:rPr>
      </w:pPr>
    </w:p>
    <w:p w:rsidRDefault="006B41F1" w:rsidR="006B41F1">
      <w:r>
        <w:rPr>
          <w:noProof/>
        </w:rPr>
        <w:drawing>
          <wp:inline distR="0" distL="0" distB="0" distT="0">
            <wp:extent cy="72580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B52" w:rsidP="00E17B52" w:rsidR="00E17B52">
      <w:pPr>
        <w:jc w:val="both"/>
      </w:pPr>
      <w:r>
        <w:t>REPUBLIKA HRVATSKA</w:t>
      </w:r>
    </w:p>
    <w:p w:rsidRDefault="00E17B52" w:rsidP="00E17B52" w:rsidR="00E17B52">
      <w:pPr>
        <w:jc w:val="both"/>
      </w:pPr>
      <w:r>
        <w:t xml:space="preserve">  Trgovački sud u Zagrebu</w:t>
      </w:r>
    </w:p>
    <w:p w:rsidRDefault="00E17B52" w:rsidP="00E17B52" w:rsidR="00E17B52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72. St -</w:t>
      </w:r>
      <w:r w:rsidR="00967F4F">
        <w:t>3742/2016</w:t>
      </w:r>
      <w:r w:rsidR="006B41F1">
        <w:t>-66</w:t>
      </w:r>
    </w:p>
    <w:p w:rsidRDefault="00E17B52" w:rsidP="00E17B52" w:rsidR="00E17B52">
      <w:pPr>
        <w:jc w:val="center"/>
      </w:pPr>
      <w:r>
        <w:t>REPUBLIKA HRVATSKA</w:t>
      </w:r>
    </w:p>
    <w:p w:rsidRDefault="00E17B52" w:rsidP="00E17B52" w:rsidR="00E17B52">
      <w:pPr>
        <w:jc w:val="center"/>
      </w:pPr>
      <w:r>
        <w:t>R J E Š E NJ E</w:t>
      </w:r>
    </w:p>
    <w:p w:rsidRDefault="00E17B52" w:rsidP="00E17B52" w:rsidR="00E17B52">
      <w:pPr>
        <w:jc w:val="both"/>
      </w:pPr>
    </w:p>
    <w:p w:rsidRDefault="00E17B52" w:rsidP="00E17B52" w:rsidR="00E17B52">
      <w:pPr>
        <w:jc w:val="both"/>
      </w:pPr>
    </w:p>
    <w:p w:rsidRDefault="00967F4F" w:rsidP="00967F4F" w:rsidR="00967F4F">
      <w:pPr>
        <w:jc w:val="both"/>
      </w:pPr>
      <w:r>
        <w:t xml:space="preserve">Trgovački sud u Zagrebu, po sucu Nikoli Ribariću, u stečajnom predmetu nad dužnikom MICRA VTM d.o.o. u stečaju , Zagreb (Grad Zagreb), </w:t>
      </w:r>
      <w:proofErr w:type="spellStart"/>
      <w:r>
        <w:t>Racka</w:t>
      </w:r>
      <w:proofErr w:type="spellEnd"/>
      <w:r>
        <w:t xml:space="preserve"> 20/A, OIB:  00539153599, dana 22. ožujka 2018. godine</w:t>
      </w:r>
    </w:p>
    <w:p w:rsidRDefault="00132460" w:rsidP="004B5B33" w:rsidR="00132460" w:rsidRPr="00272E09">
      <w:pPr>
        <w:jc w:val="both"/>
      </w:pPr>
    </w:p>
    <w:p w:rsidRDefault="00132460" w:rsidP="00132460" w:rsidR="00132460" w:rsidRPr="006B41F1">
      <w:pPr>
        <w:jc w:val="center"/>
      </w:pPr>
      <w:r w:rsidRPr="006B41F1">
        <w:t>r i j e š i o    j e</w:t>
      </w:r>
    </w:p>
    <w:p w:rsidRDefault="004B5B33" w:rsidP="004B5B33" w:rsidR="004B5B33" w:rsidRPr="00272E09">
      <w:pPr>
        <w:jc w:val="both"/>
      </w:pPr>
    </w:p>
    <w:p w:rsidRDefault="008C4DC4" w:rsidP="00A47CA8" w:rsidR="00A47CA8" w:rsidRPr="009D0304">
      <w:pPr>
        <w:rPr>
          <w:b/>
        </w:rPr>
      </w:pPr>
      <w:r w:rsidRPr="00272E09">
        <w:t>I</w:t>
      </w:r>
      <w:r w:rsidRPr="00272E09">
        <w:tab/>
      </w:r>
      <w:r w:rsidR="00132460" w:rsidRPr="00272E09">
        <w:t xml:space="preserve">Iz </w:t>
      </w:r>
      <w:proofErr w:type="spellStart"/>
      <w:r w:rsidR="00132460" w:rsidRPr="00272E09">
        <w:t>kupovnine</w:t>
      </w:r>
      <w:proofErr w:type="spellEnd"/>
      <w:r w:rsidR="00132460" w:rsidRPr="00272E09">
        <w:t xml:space="preserve"> ostvarene prodajom </w:t>
      </w:r>
      <w:r w:rsidR="00A47CA8">
        <w:t xml:space="preserve">pokretnine stečajnog dužnika MICRA VTM d.o.o. u stečaju , Zagreb (Grad Zagreb), </w:t>
      </w:r>
      <w:proofErr w:type="spellStart"/>
      <w:r w:rsidR="00A47CA8">
        <w:t>Racka</w:t>
      </w:r>
      <w:proofErr w:type="spellEnd"/>
      <w:r w:rsidR="00A47CA8">
        <w:t xml:space="preserve"> 20/A, OIB:  00539153599:</w:t>
      </w:r>
    </w:p>
    <w:p w:rsidRDefault="00A47CA8" w:rsidP="00A47CA8" w:rsidR="00A47CA8" w:rsidRPr="00AF6CCE"/>
    <w:p w:rsidRDefault="00A47CA8" w:rsidP="00A47CA8" w:rsidR="00A47CA8">
      <w:r>
        <w:t xml:space="preserve">Vozilo: O4, MENCI SA 700 R, godina proizvodnje 2009., broj šasije: ZHZSA700R90008183, </w:t>
      </w:r>
      <w:proofErr w:type="spellStart"/>
      <w:r>
        <w:t>reg.oznake</w:t>
      </w:r>
      <w:proofErr w:type="spellEnd"/>
      <w:r>
        <w:t xml:space="preserve">: ZG3498DP, </w:t>
      </w:r>
    </w:p>
    <w:p w:rsidRDefault="00A47CA8" w:rsidP="00A47CA8" w:rsidR="00A47C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B91E98" w:rsidP="00A47CA8" w:rsidR="00A47CA8" w:rsidRPr="00B91E98">
      <w:r w:rsidRPr="00B91E98">
        <w:t>dosuđene</w:t>
      </w:r>
      <w:r w:rsidR="00A47CA8" w:rsidRPr="00B91E98">
        <w:t xml:space="preserve"> kupcu </w:t>
      </w:r>
      <w:proofErr w:type="spellStart"/>
      <w:r w:rsidR="00A47CA8" w:rsidRPr="00B91E98">
        <w:t>T.S</w:t>
      </w:r>
      <w:proofErr w:type="spellEnd"/>
      <w:r w:rsidR="00A47CA8" w:rsidRPr="00B91E98">
        <w:t>. PRIJEVOZ d.o.o., Vukovar (Grad Vukovar), Dvanaest redarstvenika 18, OIB: 46327258061, za iznos od 78.500,00 kuna</w:t>
      </w:r>
    </w:p>
    <w:p w:rsidRDefault="00B91E98" w:rsidP="00B91E98" w:rsidR="00B91E98"/>
    <w:p w:rsidRDefault="00F653FC" w:rsidP="00B91E98" w:rsidR="00F653FC">
      <w:r>
        <w:t xml:space="preserve">namiruju se troškovi stečajnog postupka u iznosu od </w:t>
      </w:r>
      <w:r w:rsidR="00E6642D">
        <w:t>3</w:t>
      </w:r>
      <w:r w:rsidR="00B91E98">
        <w:t>2.656,07 kuna</w:t>
      </w:r>
      <w:r>
        <w:t xml:space="preserve">. </w:t>
      </w:r>
    </w:p>
    <w:p w:rsidRDefault="00B91E98" w:rsidP="00B91E98" w:rsidR="00B91E98"/>
    <w:p w:rsidRDefault="00B91E98" w:rsidP="009E109E" w:rsidR="00B91E98">
      <w:pPr>
        <w:ind w:hanging="408" w:left="708"/>
      </w:pPr>
      <w:r>
        <w:t>II</w:t>
      </w:r>
      <w:r>
        <w:tab/>
        <w:t xml:space="preserve">   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Pr="00932935">
        <w:t>Nutzfahrzeuge</w:t>
      </w:r>
      <w:proofErr w:type="spellEnd"/>
      <w:r w:rsidRPr="00932935">
        <w:t xml:space="preserve"> </w:t>
      </w:r>
      <w:proofErr w:type="spellStart"/>
      <w:r w:rsidRPr="00932935">
        <w:t>LEasing</w:t>
      </w:r>
      <w:proofErr w:type="spellEnd"/>
      <w:r w:rsidRPr="00932935">
        <w:t xml:space="preserve"> AG iz Austrije, </w:t>
      </w:r>
      <w:proofErr w:type="spellStart"/>
      <w:r w:rsidRPr="00932935">
        <w:t>Wörgl</w:t>
      </w:r>
      <w:proofErr w:type="spellEnd"/>
      <w:r w:rsidRPr="00932935">
        <w:t>, KR MArtin-</w:t>
      </w:r>
      <w:proofErr w:type="spellStart"/>
      <w:r w:rsidRPr="00932935">
        <w:t>Pichler</w:t>
      </w:r>
      <w:proofErr w:type="spellEnd"/>
      <w:r w:rsidRPr="00932935">
        <w:t>-</w:t>
      </w:r>
      <w:r w:rsidR="009E109E">
        <w:t xml:space="preserve">  </w:t>
      </w:r>
      <w:r w:rsidRPr="00932935">
        <w:t>Str. 21</w:t>
      </w:r>
      <w:r>
        <w:t xml:space="preserve">, namiruje se za iznos od </w:t>
      </w:r>
      <w:r w:rsidR="00E6642D">
        <w:t>26.131,90 kuna</w:t>
      </w:r>
    </w:p>
    <w:p w:rsidRDefault="00F653FC" w:rsidP="00F653FC" w:rsidR="00F653FC">
      <w:pPr>
        <w:jc w:val="center"/>
      </w:pPr>
    </w:p>
    <w:p w:rsidRDefault="00F653FC" w:rsidP="00F653FC" w:rsidR="00F653FC">
      <w:pPr>
        <w:jc w:val="center"/>
      </w:pPr>
      <w:r>
        <w:t>II</w:t>
      </w:r>
      <w:r w:rsidR="00B91E98">
        <w:t>I</w:t>
      </w:r>
      <w:r>
        <w:t xml:space="preserve"> </w:t>
      </w:r>
      <w:r>
        <w:tab/>
      </w:r>
      <w:proofErr w:type="spellStart"/>
      <w:r>
        <w:t>Razlučni</w:t>
      </w:r>
      <w:proofErr w:type="spellEnd"/>
      <w:r>
        <w:t xml:space="preserve"> vjerovnik Republika Hrvatska, Ministarstvo financija, namiruje se za iznos od           </w:t>
      </w:r>
    </w:p>
    <w:p w:rsidRDefault="00E6642D" w:rsidP="00F653FC" w:rsidR="00F653FC">
      <w:pPr>
        <w:ind w:firstLine="708"/>
      </w:pPr>
      <w:r>
        <w:t>19.712,03 kuna</w:t>
      </w:r>
      <w:r w:rsidR="00F653FC">
        <w:t>.</w:t>
      </w:r>
    </w:p>
    <w:p w:rsidRDefault="00F653FC" w:rsidP="00132460" w:rsidR="00F653FC">
      <w:pPr>
        <w:jc w:val="center"/>
      </w:pPr>
    </w:p>
    <w:p w:rsidRDefault="00132460" w:rsidP="00132460" w:rsidR="00132460" w:rsidRPr="00272E09">
      <w:pPr>
        <w:jc w:val="center"/>
      </w:pPr>
      <w:r w:rsidRPr="00272E09">
        <w:t>O b r a z l o ž e n j e</w:t>
      </w:r>
    </w:p>
    <w:p w:rsidRDefault="00132460" w:rsidP="00132460" w:rsidR="00132460" w:rsidRPr="00272E09"/>
    <w:p w:rsidRDefault="00686935" w:rsidP="00CB040F" w:rsidR="00686935" w:rsidRPr="002F67E5">
      <w:pPr>
        <w:jc w:val="both"/>
      </w:pPr>
      <w:r w:rsidRPr="002F67E5">
        <w:t xml:space="preserve">Pokretnine iz točke I. izreke ovog rješenja, koje čine stečajnu masu stečajnog dužnika, prodane </w:t>
      </w:r>
      <w:r w:rsidR="00CB040F">
        <w:t xml:space="preserve">su </w:t>
      </w:r>
      <w:r w:rsidRPr="002F67E5">
        <w:t>u stečajnom postupku.</w:t>
      </w:r>
    </w:p>
    <w:p w:rsidRDefault="00686935" w:rsidP="00CB040F" w:rsidR="00686935">
      <w:pPr>
        <w:jc w:val="both"/>
      </w:pPr>
      <w:r>
        <w:t xml:space="preserve">Rješenjem od </w:t>
      </w:r>
      <w:r w:rsidR="0002750C">
        <w:t>16</w:t>
      </w:r>
      <w:r>
        <w:t>.</w:t>
      </w:r>
      <w:r w:rsidR="007509C4">
        <w:t xml:space="preserve"> listopada </w:t>
      </w:r>
      <w:r>
        <w:t>201</w:t>
      </w:r>
      <w:r w:rsidR="00557AF4">
        <w:t xml:space="preserve">7. , pravomoćno </w:t>
      </w:r>
      <w:r w:rsidR="0002750C">
        <w:t>3</w:t>
      </w:r>
      <w:r w:rsidR="00557AF4">
        <w:t>.</w:t>
      </w:r>
      <w:r w:rsidR="0002750C">
        <w:t xml:space="preserve"> studenoga</w:t>
      </w:r>
      <w:r w:rsidR="007509C4">
        <w:t xml:space="preserve"> </w:t>
      </w:r>
      <w:r w:rsidR="00557AF4">
        <w:t xml:space="preserve">2017. </w:t>
      </w:r>
      <w:r>
        <w:t>pokretnina je dosuđena kupcu.</w:t>
      </w:r>
    </w:p>
    <w:p w:rsidRDefault="00686935" w:rsidP="00CB040F" w:rsidR="00686935">
      <w:pPr>
        <w:jc w:val="both"/>
      </w:pPr>
      <w:r>
        <w:t xml:space="preserve">Zaključkom od </w:t>
      </w:r>
      <w:r w:rsidR="0002750C">
        <w:t>8</w:t>
      </w:r>
      <w:r w:rsidR="007509C4" w:rsidRPr="007509C4">
        <w:t>.</w:t>
      </w:r>
      <w:r w:rsidR="0002750C">
        <w:t xml:space="preserve"> prosinca</w:t>
      </w:r>
      <w:r w:rsidR="007509C4" w:rsidRPr="007509C4">
        <w:t xml:space="preserve"> 2017</w:t>
      </w:r>
      <w:r>
        <w:t xml:space="preserve">. određeno </w:t>
      </w:r>
      <w:r w:rsidR="00557AF4">
        <w:t xml:space="preserve">je ročište radi diobe </w:t>
      </w:r>
      <w:proofErr w:type="spellStart"/>
      <w:r w:rsidR="00557AF4">
        <w:t>kupovnine</w:t>
      </w:r>
      <w:proofErr w:type="spellEnd"/>
      <w:r w:rsidR="00557AF4">
        <w:t>.</w:t>
      </w:r>
    </w:p>
    <w:p w:rsidRDefault="00686935" w:rsidP="00CB040F" w:rsidR="0064322F">
      <w:pPr>
        <w:jc w:val="both"/>
      </w:pPr>
      <w:r>
        <w:t xml:space="preserve">Ročište radi diobe </w:t>
      </w:r>
      <w:proofErr w:type="spellStart"/>
      <w:r>
        <w:t>kupovnine</w:t>
      </w:r>
      <w:proofErr w:type="spellEnd"/>
      <w:r>
        <w:t xml:space="preserve"> održano je </w:t>
      </w:r>
      <w:r w:rsidR="0002750C">
        <w:t>23</w:t>
      </w:r>
      <w:r w:rsidR="00774855">
        <w:t>.</w:t>
      </w:r>
      <w:r w:rsidR="0002750C">
        <w:t xml:space="preserve"> siječnja</w:t>
      </w:r>
      <w:r w:rsidR="00774855">
        <w:t xml:space="preserve"> 201</w:t>
      </w:r>
      <w:r w:rsidR="0002750C">
        <w:t xml:space="preserve">8. </w:t>
      </w:r>
      <w:r w:rsidR="00774855">
        <w:t>godine</w:t>
      </w:r>
      <w:r w:rsidR="0064322F">
        <w:t>.</w:t>
      </w:r>
    </w:p>
    <w:p w:rsidRDefault="00774855" w:rsidP="00CB040F" w:rsidR="00774855">
      <w:pPr>
        <w:jc w:val="both"/>
      </w:pPr>
      <w:r>
        <w:t xml:space="preserve">Stečajni upravitelj je </w:t>
      </w:r>
      <w:r w:rsidR="00D0589B">
        <w:t>6.12.2017.</w:t>
      </w:r>
      <w:r>
        <w:t xml:space="preserve"> predao podnesak kojim je točno naznačio troškove unovčenja pokretnine. </w:t>
      </w:r>
    </w:p>
    <w:p w:rsidRDefault="000E1903" w:rsidP="000E1903" w:rsidR="000E1903" w:rsidRPr="000E1903">
      <w:pPr>
        <w:jc w:val="both"/>
        <w:rPr>
          <w:bCs/>
        </w:rPr>
      </w:pPr>
      <w:r>
        <w:rPr>
          <w:bCs/>
        </w:rPr>
        <w:t xml:space="preserve">Na ročištu održanom </w:t>
      </w:r>
      <w:r w:rsidR="00D0589B">
        <w:rPr>
          <w:bCs/>
        </w:rPr>
        <w:t>23</w:t>
      </w:r>
      <w:r>
        <w:rPr>
          <w:bCs/>
        </w:rPr>
        <w:t>.</w:t>
      </w:r>
      <w:r w:rsidR="00D0589B">
        <w:rPr>
          <w:bCs/>
        </w:rPr>
        <w:t xml:space="preserve"> siječnja</w:t>
      </w:r>
      <w:r>
        <w:rPr>
          <w:bCs/>
        </w:rPr>
        <w:t xml:space="preserve"> 201</w:t>
      </w:r>
      <w:r w:rsidR="00D0589B">
        <w:rPr>
          <w:bCs/>
        </w:rPr>
        <w:t>8</w:t>
      </w:r>
      <w:r>
        <w:rPr>
          <w:bCs/>
        </w:rPr>
        <w:t xml:space="preserve">. stečajni upravitelj je </w:t>
      </w:r>
      <w:r w:rsidRPr="000E1903">
        <w:rPr>
          <w:bCs/>
        </w:rPr>
        <w:t xml:space="preserve">u </w:t>
      </w:r>
      <w:r>
        <w:rPr>
          <w:bCs/>
        </w:rPr>
        <w:t xml:space="preserve">cijelosti ostao kod podneska od </w:t>
      </w:r>
      <w:r w:rsidR="00D0589B">
        <w:rPr>
          <w:bCs/>
        </w:rPr>
        <w:t>6</w:t>
      </w:r>
      <w:r>
        <w:rPr>
          <w:bCs/>
        </w:rPr>
        <w:t>.</w:t>
      </w:r>
      <w:r w:rsidR="007509C4">
        <w:rPr>
          <w:bCs/>
        </w:rPr>
        <w:t xml:space="preserve"> </w:t>
      </w:r>
      <w:r w:rsidR="00D0589B">
        <w:rPr>
          <w:bCs/>
        </w:rPr>
        <w:t>prosinca</w:t>
      </w:r>
      <w:r w:rsidR="007509C4">
        <w:rPr>
          <w:bCs/>
        </w:rPr>
        <w:t xml:space="preserve"> </w:t>
      </w:r>
      <w:r>
        <w:rPr>
          <w:bCs/>
        </w:rPr>
        <w:t xml:space="preserve">2017. </w:t>
      </w:r>
      <w:r w:rsidRPr="000E1903">
        <w:rPr>
          <w:bCs/>
        </w:rPr>
        <w:t xml:space="preserve">kojem isti detaljno obrazlaže troškove unovčenja premeta na kojem postoji </w:t>
      </w:r>
      <w:proofErr w:type="spellStart"/>
      <w:r w:rsidRPr="000E1903">
        <w:rPr>
          <w:bCs/>
        </w:rPr>
        <w:t>razlučno</w:t>
      </w:r>
      <w:proofErr w:type="spellEnd"/>
      <w:r w:rsidRPr="000E1903">
        <w:rPr>
          <w:bCs/>
        </w:rPr>
        <w:t xml:space="preserve"> pravo. Stečajni uprav</w:t>
      </w:r>
      <w:r>
        <w:rPr>
          <w:bCs/>
        </w:rPr>
        <w:t>itelj je naveo</w:t>
      </w:r>
      <w:r w:rsidRPr="000E1903">
        <w:rPr>
          <w:bCs/>
        </w:rPr>
        <w:t xml:space="preserve"> kako se trošak unovčenja sastoji od: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Troškovi vještačenja po stalnom sudskom vještaku na okolnost utvrđivanja vrijednosti u iznosu 1.550,00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Nagrada </w:t>
      </w:r>
      <w:proofErr w:type="spellStart"/>
      <w:r>
        <w:rPr>
          <w:bCs/>
          <w:sz w:val="24"/>
          <w:szCs w:val="24"/>
        </w:rPr>
        <w:t>steč</w:t>
      </w:r>
      <w:proofErr w:type="spellEnd"/>
      <w:r>
        <w:rPr>
          <w:bCs/>
          <w:sz w:val="24"/>
          <w:szCs w:val="24"/>
        </w:rPr>
        <w:t>. upravitelju u bruto iznosu 12.600,00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 w:rsidRPr="003D7D7A">
        <w:rPr>
          <w:bCs/>
          <w:sz w:val="24"/>
          <w:szCs w:val="24"/>
        </w:rPr>
        <w:t xml:space="preserve"> Knjigovodstvene usluge u iznosu od 2.250,00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Trošak poštarine u iznosu od 100,00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Troškovi telefona u iznosu 200,00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Troškovi izrade pečata 140,00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Troškovi pristojbe za Državni zavod za statistiku u iznosu 120,00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Troškovi za </w:t>
      </w:r>
      <w:proofErr w:type="spellStart"/>
      <w:r>
        <w:rPr>
          <w:bCs/>
          <w:sz w:val="24"/>
          <w:szCs w:val="24"/>
        </w:rPr>
        <w:t>pribavu</w:t>
      </w:r>
      <w:proofErr w:type="spellEnd"/>
      <w:r>
        <w:rPr>
          <w:bCs/>
          <w:sz w:val="24"/>
          <w:szCs w:val="24"/>
        </w:rPr>
        <w:t xml:space="preserve"> dokumentacije iz MUP-a u iznosu 130,00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Trošak po računu 63/1/</w:t>
      </w:r>
      <w:proofErr w:type="spellStart"/>
      <w:r>
        <w:rPr>
          <w:bCs/>
          <w:sz w:val="24"/>
          <w:szCs w:val="24"/>
        </w:rPr>
        <w:t>1</w:t>
      </w:r>
      <w:proofErr w:type="spellEnd"/>
      <w:r>
        <w:rPr>
          <w:bCs/>
          <w:sz w:val="24"/>
          <w:szCs w:val="24"/>
        </w:rPr>
        <w:t xml:space="preserve"> tvrtke HOCHSTAFFL za čuvanje i parkiranje vozila u razdoblju 20.6.2017.g. do 3.10.2017. u iznosu od 4.546,88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Trošak po računu 73/1/</w:t>
      </w:r>
      <w:proofErr w:type="spellStart"/>
      <w:r>
        <w:rPr>
          <w:bCs/>
          <w:sz w:val="24"/>
          <w:szCs w:val="24"/>
        </w:rPr>
        <w:t>1</w:t>
      </w:r>
      <w:proofErr w:type="spellEnd"/>
      <w:r>
        <w:rPr>
          <w:bCs/>
          <w:sz w:val="24"/>
          <w:szCs w:val="24"/>
        </w:rPr>
        <w:t xml:space="preserve"> tvrtke HOCHSTAFFL za čuvanje i parkiranje vozila u razdoblju 4.10.2017.g. do 27.11.2017. u iznosu od 2.578,00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Odvjetnički troškovi u iznosu od 5.386,32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Troškovi prijevoza vozila </w:t>
      </w:r>
      <w:proofErr w:type="spellStart"/>
      <w:r>
        <w:rPr>
          <w:bCs/>
          <w:sz w:val="24"/>
          <w:szCs w:val="24"/>
        </w:rPr>
        <w:t>Tovarnik</w:t>
      </w:r>
      <w:proofErr w:type="spellEnd"/>
      <w:r>
        <w:rPr>
          <w:bCs/>
          <w:sz w:val="24"/>
          <w:szCs w:val="24"/>
        </w:rPr>
        <w:t>-Zagreb u iznosu 5.610,75 kn</w:t>
      </w:r>
    </w:p>
    <w:p w:rsidRDefault="00D0589B" w:rsidP="00D0589B" w:rsidR="00D0589B">
      <w:pPr>
        <w:pStyle w:val="Odlomakpopisa"/>
        <w:numPr>
          <w:ilvl w:val="0"/>
          <w:numId w:val="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Troškovi odjave vozila u iznosu 580,31 kn.</w:t>
      </w:r>
    </w:p>
    <w:p w:rsidRDefault="00D0589B" w:rsidP="00D0589B" w:rsidR="00D0589B">
      <w:pPr>
        <w:jc w:val="both"/>
        <w:rPr>
          <w:bCs/>
        </w:rPr>
      </w:pPr>
    </w:p>
    <w:p w:rsidRDefault="00D0589B" w:rsidP="00D0589B" w:rsidR="00D0589B">
      <w:pPr>
        <w:jc w:val="both"/>
        <w:rPr>
          <w:bCs/>
        </w:rPr>
      </w:pPr>
      <w:r>
        <w:rPr>
          <w:bCs/>
        </w:rPr>
        <w:t xml:space="preserve">Podneskom od </w:t>
      </w:r>
      <w:r w:rsidR="00543992">
        <w:rPr>
          <w:bCs/>
        </w:rPr>
        <w:t>14.2.2018. stečajni upravitelj dopunio je troškove unovčenja pokretnine, na način da je dodao trošak u dijelu troškova računovodstva (ranije je trošak računovodstva iznosio 2.250,00 kuna, dok je podneskom specificiran u iznosu od 4.500,00 kuna). Navedeni podnesak sud je objavio na e oglasnoj ploči.</w:t>
      </w:r>
    </w:p>
    <w:p w:rsidRDefault="00543992" w:rsidP="00D0589B" w:rsidR="00543992">
      <w:pPr>
        <w:jc w:val="both"/>
        <w:rPr>
          <w:bCs/>
        </w:rPr>
      </w:pPr>
    </w:p>
    <w:p w:rsidRDefault="00543992" w:rsidP="00D0589B" w:rsidR="00543992">
      <w:pPr>
        <w:jc w:val="both"/>
        <w:rPr>
          <w:bCs/>
        </w:rPr>
      </w:pPr>
      <w:r>
        <w:rPr>
          <w:bCs/>
        </w:rPr>
        <w:t>Slijedom navedenoga, imajući u vidu i podnesak stečajnog upravitelja od 14.2.2018., ukupni trošak unovčenja iznosi 32.656, 07 kuna.</w:t>
      </w:r>
    </w:p>
    <w:p w:rsidRDefault="00543992" w:rsidP="00D0589B" w:rsidR="00543992">
      <w:pPr>
        <w:jc w:val="both"/>
        <w:rPr>
          <w:bCs/>
        </w:rPr>
      </w:pPr>
    </w:p>
    <w:p w:rsidRDefault="00543992" w:rsidP="00D0589B" w:rsidR="00543992">
      <w:pPr>
        <w:jc w:val="both"/>
      </w:pPr>
      <w:r>
        <w:rPr>
          <w:bCs/>
        </w:rPr>
        <w:t xml:space="preserve">Vjerovnici pod točkom II i III izreke rješenja namirivani u s obzirom na vrijeme upisa zabrane otuđenja, ranije upisana zabrana otuđenja u korist </w:t>
      </w:r>
      <w:proofErr w:type="spellStart"/>
      <w:r w:rsidRPr="00932935">
        <w:t>Nutzfahrzeuge</w:t>
      </w:r>
      <w:proofErr w:type="spellEnd"/>
      <w:r w:rsidRPr="00932935">
        <w:t xml:space="preserve"> </w:t>
      </w:r>
      <w:proofErr w:type="spellStart"/>
      <w:r w:rsidRPr="00932935">
        <w:t>LEasing</w:t>
      </w:r>
      <w:proofErr w:type="spellEnd"/>
      <w:r w:rsidRPr="00932935">
        <w:t xml:space="preserve"> AG iz Austrije, </w:t>
      </w:r>
      <w:proofErr w:type="spellStart"/>
      <w:r w:rsidRPr="00932935">
        <w:t>Wörgl</w:t>
      </w:r>
      <w:proofErr w:type="spellEnd"/>
      <w:r w:rsidRPr="00932935">
        <w:t>, KR MArtin-</w:t>
      </w:r>
      <w:proofErr w:type="spellStart"/>
      <w:r w:rsidRPr="00932935">
        <w:t>Pichler</w:t>
      </w:r>
      <w:proofErr w:type="spellEnd"/>
      <w:r w:rsidRPr="00932935">
        <w:t>-</w:t>
      </w:r>
      <w:r>
        <w:t xml:space="preserve">  </w:t>
      </w:r>
      <w:r w:rsidRPr="00932935">
        <w:t>Str. 21</w:t>
      </w:r>
      <w:r>
        <w:t>, dala je prednost u dijelu namirenja pred vjerovnikom RH.</w:t>
      </w:r>
    </w:p>
    <w:p w:rsidRDefault="00543992" w:rsidP="00D0589B" w:rsidR="00543992">
      <w:pPr>
        <w:jc w:val="both"/>
      </w:pPr>
    </w:p>
    <w:p w:rsidRDefault="00543992" w:rsidP="00D0589B" w:rsidR="00543992">
      <w:pPr>
        <w:jc w:val="both"/>
      </w:pPr>
      <w:r>
        <w:t xml:space="preserve">Vjerovnik </w:t>
      </w:r>
      <w:proofErr w:type="spellStart"/>
      <w:r w:rsidRPr="00932935">
        <w:t>Nutzfahrzeuge</w:t>
      </w:r>
      <w:proofErr w:type="spellEnd"/>
      <w:r w:rsidRPr="00932935">
        <w:t xml:space="preserve"> </w:t>
      </w:r>
      <w:proofErr w:type="spellStart"/>
      <w:r w:rsidRPr="00932935">
        <w:t>LEasing</w:t>
      </w:r>
      <w:proofErr w:type="spellEnd"/>
      <w:r w:rsidRPr="00932935">
        <w:t xml:space="preserve"> AG iz Austrije, </w:t>
      </w:r>
      <w:proofErr w:type="spellStart"/>
      <w:r w:rsidRPr="00932935">
        <w:t>Wörgl</w:t>
      </w:r>
      <w:proofErr w:type="spellEnd"/>
      <w:r w:rsidRPr="00932935">
        <w:t>, KR MArtin-</w:t>
      </w:r>
      <w:proofErr w:type="spellStart"/>
      <w:r w:rsidRPr="00932935">
        <w:t>Pichler</w:t>
      </w:r>
      <w:proofErr w:type="spellEnd"/>
      <w:r w:rsidRPr="00932935">
        <w:t>-</w:t>
      </w:r>
      <w:r>
        <w:t xml:space="preserve">  </w:t>
      </w:r>
      <w:r w:rsidRPr="00932935">
        <w:t>Str. 21</w:t>
      </w:r>
      <w:r>
        <w:t xml:space="preserve">, na ročištu radi diobe </w:t>
      </w:r>
      <w:proofErr w:type="spellStart"/>
      <w:r>
        <w:t>kupovnine</w:t>
      </w:r>
      <w:proofErr w:type="spellEnd"/>
      <w:r>
        <w:t xml:space="preserve"> održanom 23. siječnja 2018. godine specificirao je svoje potraživanje </w:t>
      </w:r>
      <w:r w:rsidR="00C95477">
        <w:t>na način da isto iznosi 19.712,03 kuna, slijedom čega je odlučeno kao pod točkom II izreke.</w:t>
      </w:r>
    </w:p>
    <w:p w:rsidRDefault="00C95477" w:rsidP="00D0589B" w:rsidR="00C95477">
      <w:pPr>
        <w:jc w:val="both"/>
      </w:pPr>
    </w:p>
    <w:p w:rsidRDefault="00C95477" w:rsidP="00D0589B" w:rsidR="00C95477" w:rsidRPr="00D0589B">
      <w:pPr>
        <w:jc w:val="both"/>
        <w:rPr>
          <w:bCs/>
        </w:rPr>
      </w:pPr>
      <w:r>
        <w:t xml:space="preserve">S iznosom </w:t>
      </w:r>
      <w:proofErr w:type="spellStart"/>
      <w:r>
        <w:t>kupovnine</w:t>
      </w:r>
      <w:proofErr w:type="spellEnd"/>
      <w:r>
        <w:t xml:space="preserve">, koji je preostao nakon podmirenja troškova unovčenja i podmirenja vjerovnika </w:t>
      </w:r>
      <w:proofErr w:type="spellStart"/>
      <w:r w:rsidRPr="00932935">
        <w:t>Nutzfahrzeuge</w:t>
      </w:r>
      <w:proofErr w:type="spellEnd"/>
      <w:r w:rsidRPr="00932935">
        <w:t xml:space="preserve"> </w:t>
      </w:r>
      <w:proofErr w:type="spellStart"/>
      <w:r w:rsidRPr="00932935">
        <w:t>LEasing</w:t>
      </w:r>
      <w:proofErr w:type="spellEnd"/>
      <w:r w:rsidRPr="00932935">
        <w:t xml:space="preserve"> AG iz Austrije, </w:t>
      </w:r>
      <w:proofErr w:type="spellStart"/>
      <w:r w:rsidRPr="00932935">
        <w:t>Wörgl</w:t>
      </w:r>
      <w:proofErr w:type="spellEnd"/>
      <w:r w:rsidRPr="00932935">
        <w:t>, KR MArtin-</w:t>
      </w:r>
      <w:proofErr w:type="spellStart"/>
      <w:r w:rsidRPr="00932935">
        <w:t>Pichler</w:t>
      </w:r>
      <w:proofErr w:type="spellEnd"/>
      <w:r w:rsidRPr="00932935">
        <w:t>-</w:t>
      </w:r>
      <w:r>
        <w:t xml:space="preserve">  </w:t>
      </w:r>
      <w:r w:rsidRPr="00932935">
        <w:t>Str. 21</w:t>
      </w:r>
      <w:r>
        <w:t xml:space="preserve">, namiruje se sljedeći vjerovnik (Republika Hrvatska) slijedom čega je odlučeno kao pod točkom III izreke. </w:t>
      </w:r>
    </w:p>
    <w:p w:rsidRDefault="00D0589B" w:rsidP="00D0589B" w:rsidR="00D0589B">
      <w:pPr>
        <w:jc w:val="both"/>
        <w:rPr>
          <w:bCs/>
        </w:rPr>
      </w:pPr>
    </w:p>
    <w:p w:rsidRDefault="00D76A9C" w:rsidP="00403980" w:rsidR="00992729">
      <w:pPr>
        <w:tabs>
          <w:tab w:pos="7785" w:val="left"/>
        </w:tabs>
        <w:jc w:val="both"/>
        <w:rPr>
          <w:bCs/>
        </w:rPr>
      </w:pPr>
      <w:r w:rsidRPr="00D76A9C">
        <w:rPr>
          <w:bCs/>
        </w:rPr>
        <w:t>Slijedom navedenoga odlučeno je kao u izreci.</w:t>
      </w:r>
      <w:r w:rsidR="00403980">
        <w:rPr>
          <w:bCs/>
        </w:rPr>
        <w:tab/>
      </w:r>
    </w:p>
    <w:p w:rsidRDefault="00132460" w:rsidP="00CB040F" w:rsidR="00132460" w:rsidRPr="00272E09">
      <w:pPr>
        <w:ind w:firstLine="708"/>
        <w:jc w:val="both"/>
      </w:pPr>
    </w:p>
    <w:p w:rsidRDefault="00132460" w:rsidP="00132460" w:rsidR="00132460" w:rsidRPr="00272E09">
      <w:pPr>
        <w:jc w:val="center"/>
      </w:pPr>
      <w:r w:rsidRPr="00272E09">
        <w:t xml:space="preserve">U Zagrebu </w:t>
      </w:r>
      <w:r w:rsidR="00C95477">
        <w:t>2</w:t>
      </w:r>
      <w:r w:rsidR="00891D1C">
        <w:t>2</w:t>
      </w:r>
      <w:r w:rsidRPr="00272E09">
        <w:t>.</w:t>
      </w:r>
      <w:r w:rsidR="00C95477">
        <w:t xml:space="preserve"> ožujka</w:t>
      </w:r>
      <w:r w:rsidRPr="00272E09">
        <w:t xml:space="preserve"> 201</w:t>
      </w:r>
      <w:r w:rsidR="00C95477">
        <w:t>8</w:t>
      </w:r>
      <w:r w:rsidRPr="00272E09">
        <w:t>.</w:t>
      </w:r>
    </w:p>
    <w:p w:rsidRDefault="00132460" w:rsidP="00132460" w:rsidR="00132460" w:rsidRPr="00272E09">
      <w:pPr>
        <w:jc w:val="center"/>
        <w:rPr>
          <w:b/>
        </w:rPr>
      </w:pPr>
    </w:p>
    <w:p w:rsidRDefault="00132460" w:rsidP="00E91121" w:rsidR="00891D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72E09">
        <w:tab/>
      </w:r>
      <w:r w:rsidRPr="00272E09">
        <w:tab/>
      </w:r>
      <w:r w:rsidRPr="00272E09">
        <w:tab/>
      </w:r>
      <w:r w:rsidRPr="00272E09">
        <w:tab/>
      </w:r>
      <w:r w:rsidRPr="00272E09">
        <w:tab/>
      </w:r>
      <w:r w:rsidRPr="00272E09">
        <w:tab/>
      </w:r>
      <w:r w:rsidR="00891D1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1D1C" w:rsidP="00E91121" w:rsidR="00891D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91D1C" w:rsidP="00E91121" w:rsidR="00891D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1D1C" w:rsidP="00E91121" w:rsidR="00891D1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91D1C" w:rsidP="00E91121" w:rsidR="00891D1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74D00" w:rsidP="00891D1C" w:rsidR="00774D00" w:rsidRPr="00272E09">
      <w:pPr>
        <w:jc w:val="center"/>
      </w:pPr>
      <w:r w:rsidRPr="00272E09">
        <w:t xml:space="preserve"> </w:t>
      </w:r>
    </w:p>
    <w:p w:rsidRDefault="00132460" w:rsidP="00132460" w:rsidR="00132460" w:rsidRPr="00272E09">
      <w:pPr>
        <w:rPr>
          <w:b/>
        </w:rPr>
      </w:pPr>
    </w:p>
    <w:p w:rsidRDefault="00132460" w:rsidP="00132460" w:rsidR="00132460" w:rsidRPr="00272E09">
      <w:pPr>
        <w:rPr>
          <w:b/>
        </w:rPr>
      </w:pPr>
    </w:p>
    <w:p w:rsidRDefault="00132460" w:rsidP="00132460" w:rsidR="00132460" w:rsidRPr="00272E09">
      <w:pPr>
        <w:rPr>
          <w:b/>
        </w:rPr>
      </w:pPr>
      <w:r w:rsidRPr="00272E09">
        <w:rPr>
          <w:b/>
        </w:rPr>
        <w:t>POUKA O PRAVNOM LIJEKU:</w:t>
      </w:r>
    </w:p>
    <w:p w:rsidRDefault="00132460" w:rsidP="00132460" w:rsidR="00132460" w:rsidRPr="00272E09">
      <w:r w:rsidRPr="00272E09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774D00" w:rsidP="00132460" w:rsidR="00774D00" w:rsidRPr="00272E09"/>
    <w:p w:rsidRDefault="00774D00" w:rsidP="00132460" w:rsidR="00774D00" w:rsidRPr="00272E09"/>
    <w:p w:rsidRDefault="006F7C4D" w:rsidP="00132460" w:rsidR="006F7C4D"/>
    <w:p w:rsidRDefault="006B41F1" w:rsidP="00132460" w:rsidR="006B41F1"/>
    <w:p w:rsidRDefault="006B41F1" w:rsidP="00132460" w:rsidR="006B41F1"/>
    <w:p w:rsidRDefault="006B41F1" w:rsidP="00132460" w:rsidR="006B41F1"/>
    <w:p w:rsidRDefault="006B41F1" w:rsidP="00132460" w:rsidR="006B41F1"/>
    <w:p w:rsidRDefault="006B41F1" w:rsidP="00132460" w:rsidR="006B41F1"/>
    <w:p w:rsidRDefault="00CB040F" w:rsidP="00B45267" w:rsidR="00CB040F" w:rsidRPr="00272E09">
      <w:bookmarkStart w:name="_GoBack" w:id="0"/>
      <w:bookmarkEnd w:id="0"/>
    </w:p>
    <w:sectPr w:rsidSect="009B2BD1" w:rsidR="00CB040F" w:rsidRPr="00272E09"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FE" w:rsidP="009B2BD1" w:rsidR="00617FFE">
      <w:r>
        <w:separator/>
      </w:r>
    </w:p>
  </w:endnote>
  <w:endnote w:id="0" w:type="continuationSeparator">
    <w:p w:rsidRDefault="00617FFE" w:rsidP="009B2BD1" w:rsidR="0061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FE" w:rsidP="009B2BD1" w:rsidR="00617FFE">
      <w:r>
        <w:separator/>
      </w:r>
    </w:p>
  </w:footnote>
  <w:footnote w:id="0" w:type="continuationSeparator">
    <w:p w:rsidRDefault="00617FFE" w:rsidP="009B2BD1" w:rsidR="00617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D1" w:rsidR="009B2BD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891D1C">
      <w:rPr>
        <w:noProof/>
      </w:rPr>
      <w:t>3</w:t>
    </w:r>
    <w:r>
      <w:fldChar w:fldCharType="end"/>
    </w:r>
    <w:r>
      <w:t xml:space="preserve">                             </w:t>
    </w:r>
    <w:r>
      <w:tab/>
      <w:t xml:space="preserve">     72. St-</w:t>
    </w:r>
    <w:r w:rsidR="00967F4F">
      <w:t>3742</w:t>
    </w:r>
    <w:r w:rsidR="000E1903">
      <w:t>/2016</w:t>
    </w:r>
  </w:p>
  <w:p w:rsidRDefault="009B2BD1" w:rsidR="009B2B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C72338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3C5E4E"/>
    <w:multiLevelType w:val="hybridMultilevel"/>
    <w:tmpl w:val="0186D0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2750C"/>
    <w:rsid w:val="000371BA"/>
    <w:rsid w:val="0005305F"/>
    <w:rsid w:val="0009707E"/>
    <w:rsid w:val="000E1903"/>
    <w:rsid w:val="00132460"/>
    <w:rsid w:val="00157BBB"/>
    <w:rsid w:val="0017476E"/>
    <w:rsid w:val="00197F10"/>
    <w:rsid w:val="001B29DB"/>
    <w:rsid w:val="001E0111"/>
    <w:rsid w:val="002342CA"/>
    <w:rsid w:val="0026214C"/>
    <w:rsid w:val="00272E09"/>
    <w:rsid w:val="0028263D"/>
    <w:rsid w:val="003743B8"/>
    <w:rsid w:val="00403980"/>
    <w:rsid w:val="004256C4"/>
    <w:rsid w:val="004729C4"/>
    <w:rsid w:val="004B5B33"/>
    <w:rsid w:val="004B6964"/>
    <w:rsid w:val="00526FE2"/>
    <w:rsid w:val="00543992"/>
    <w:rsid w:val="00557AF4"/>
    <w:rsid w:val="005947C8"/>
    <w:rsid w:val="005E3693"/>
    <w:rsid w:val="00617FFE"/>
    <w:rsid w:val="0064322F"/>
    <w:rsid w:val="00686935"/>
    <w:rsid w:val="006B41F1"/>
    <w:rsid w:val="006F7C4D"/>
    <w:rsid w:val="007277A8"/>
    <w:rsid w:val="007315C2"/>
    <w:rsid w:val="007509C4"/>
    <w:rsid w:val="00774855"/>
    <w:rsid w:val="00774D00"/>
    <w:rsid w:val="0078743E"/>
    <w:rsid w:val="007B0930"/>
    <w:rsid w:val="007B7B8C"/>
    <w:rsid w:val="007C7074"/>
    <w:rsid w:val="00831361"/>
    <w:rsid w:val="0084712C"/>
    <w:rsid w:val="00891D1C"/>
    <w:rsid w:val="008946EB"/>
    <w:rsid w:val="008C4DC4"/>
    <w:rsid w:val="008E6906"/>
    <w:rsid w:val="00967F4F"/>
    <w:rsid w:val="009752B0"/>
    <w:rsid w:val="00992729"/>
    <w:rsid w:val="009A3FDE"/>
    <w:rsid w:val="009B2BD1"/>
    <w:rsid w:val="009E109E"/>
    <w:rsid w:val="00A47CA8"/>
    <w:rsid w:val="00AE2735"/>
    <w:rsid w:val="00B3099A"/>
    <w:rsid w:val="00B45267"/>
    <w:rsid w:val="00B87327"/>
    <w:rsid w:val="00B87B45"/>
    <w:rsid w:val="00B91E98"/>
    <w:rsid w:val="00BA0B2F"/>
    <w:rsid w:val="00BB1333"/>
    <w:rsid w:val="00BD7A3D"/>
    <w:rsid w:val="00BF08EB"/>
    <w:rsid w:val="00C805DB"/>
    <w:rsid w:val="00C95477"/>
    <w:rsid w:val="00CB040F"/>
    <w:rsid w:val="00D0589B"/>
    <w:rsid w:val="00D556A4"/>
    <w:rsid w:val="00D76A9C"/>
    <w:rsid w:val="00DB0968"/>
    <w:rsid w:val="00E17B52"/>
    <w:rsid w:val="00E60381"/>
    <w:rsid w:val="00E6642D"/>
    <w:rsid w:val="00F15950"/>
    <w:rsid w:val="00F653FC"/>
    <w:rsid w:val="00FA7F5F"/>
    <w:rsid w:val="00FE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4D00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0589B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91D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1D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D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D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D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891D1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91D1C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2B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B2BD1"/>
    <w:rPr>
      <w:sz w:val="24"/>
      <w:szCs w:val="24"/>
    </w:rPr>
  </w:style>
  <w:style w:styleId="Podnoje" w:type="paragraph">
    <w:name w:val="footer"/>
    <w:basedOn w:val="Normal"/>
    <w:link w:val="PodnojeChar"/>
    <w:rsid w:val="009B2B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B2BD1"/>
    <w:rPr>
      <w:sz w:val="24"/>
      <w:szCs w:val="24"/>
    </w:rPr>
  </w:style>
  <w:style w:styleId="Tekstbalonia" w:type="paragraph">
    <w:name w:val="Balloon Text"/>
    <w:basedOn w:val="Normal"/>
    <w:link w:val="TekstbaloniaChar"/>
    <w:rsid w:val="00774D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4D00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05305F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0589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91D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1D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D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D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D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891D1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91D1C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E6AB6-6666-4F8F-9061-958A96E3F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671</properties:Words>
  <properties:Characters>3697</properties:Characters>
  <properties:Lines>106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2018-03-22T11:44:00Z</dcterms:created>
  <dc:creator>nribaric</dc:creator>
  <cp:lastModifiedBy>Jadranka Zelić</cp:lastModifiedBy>
  <cp:lastPrinted>2018-03-22T11:46:00Z</cp:lastPrinted>
  <dcterms:modified xmlns:xsi="http://www.w3.org/2001/XMLSchema-instance" xsi:type="dcterms:W3CDTF">2018-03-22T11:46:00Z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RH nakon prodaje automobila micra 23.3.2018.docx)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