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8f2e" w14:paraId="d088f2e" w:rsidRDefault="00D641DA" w:rsidP="00D641DA" w:rsidR="00D641DA">
      <w:pPr>
        <w:jc w:val="both"/>
        <w15:collapsed w:val="false"/>
      </w:pP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2561A3" w:rsidR="00D641D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153466">
        <w:t>11</w:t>
      </w:r>
      <w:r w:rsidR="005A2402">
        <w:t>1</w:t>
      </w:r>
      <w:r w:rsidR="004D2D45">
        <w:t>5</w:t>
      </w:r>
      <w:r w:rsidR="005A374F">
        <w:t>/17-3</w:t>
      </w:r>
    </w:p>
    <w:p w:rsidRDefault="002561A3" w:rsidP="002561A3" w:rsidR="002561A3" w:rsidRPr="00CB73F9">
      <w:pPr>
        <w:ind w:hanging="720" w:left="360"/>
      </w:pP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4D2D45" w:rsidRPr="004D2D45">
        <w:t>PROSPERO, d.o.o.</w:t>
      </w:r>
      <w:r w:rsidR="004D2D45">
        <w:t xml:space="preserve"> Zagreb, Božidara Rašice 1, MBS: </w:t>
      </w:r>
      <w:r w:rsidR="004D2D45" w:rsidRPr="004D2D45">
        <w:t>080321473</w:t>
      </w:r>
      <w:r w:rsidR="004D2D45">
        <w:t xml:space="preserve">, OIB </w:t>
      </w:r>
      <w:r w:rsidR="0081172A" w:rsidRPr="0081172A">
        <w:t>03207732028</w:t>
      </w:r>
      <w:r w:rsidR="0081172A">
        <w:t xml:space="preserve">,  </w:t>
      </w:r>
      <w:r w:rsidR="005A374F">
        <w:t xml:space="preserve">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81172A">
        <w:t>PROSPERO, d.o.o. Zagreb, Božidara Rašice 1, MBS: 080321473, OIB 03207732028,</w:t>
      </w:r>
      <w:r w:rsidR="003D05D8">
        <w:t xml:space="preserve"> </w:t>
      </w:r>
      <w:r>
        <w:t xml:space="preserve">na temelju neizvršenih osnova za plaćanje iznosi </w:t>
      </w:r>
      <w:r w:rsidR="0081172A">
        <w:t xml:space="preserve">422.437,14 kn. </w:t>
      </w:r>
      <w:r w:rsidR="00ED0810">
        <w:t xml:space="preserve">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D673ED">
        <w:t>Zvoni</w:t>
      </w:r>
      <w:r w:rsidR="00FC0441">
        <w:t xml:space="preserve">mir </w:t>
      </w:r>
      <w:bookmarkStart w:name="_GoBack" w:id="0"/>
      <w:bookmarkEnd w:id="0"/>
      <w:r w:rsidR="00D673ED">
        <w:t xml:space="preserve">Strukan, OIB 28468038823, Kaštel Sućurac, Putaljski put 28, </w:t>
      </w:r>
      <w:r w:rsidR="001B3FAB" w:rsidRPr="001B3FAB">
        <w:t xml:space="preserve"> </w:t>
      </w:r>
      <w:r>
        <w:t>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B032E">
        <w:t>11</w:t>
      </w:r>
      <w:r w:rsidR="004356A1">
        <w:t>1</w:t>
      </w:r>
      <w:r w:rsidR="00844A7B">
        <w:t>5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4A7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3FAB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1A3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1656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4EC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05D8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56A1"/>
    <w:rsid w:val="00436570"/>
    <w:rsid w:val="00437146"/>
    <w:rsid w:val="0044330E"/>
    <w:rsid w:val="00443F69"/>
    <w:rsid w:val="00444BD2"/>
    <w:rsid w:val="004534DC"/>
    <w:rsid w:val="004638F5"/>
    <w:rsid w:val="0046632E"/>
    <w:rsid w:val="00467F32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2D45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5E5"/>
    <w:rsid w:val="005868D0"/>
    <w:rsid w:val="00587092"/>
    <w:rsid w:val="00592B9F"/>
    <w:rsid w:val="005931E7"/>
    <w:rsid w:val="0059490E"/>
    <w:rsid w:val="00595550"/>
    <w:rsid w:val="005A2402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0A3B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56A07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172A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44A7B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673ED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6193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0419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130A"/>
    <w:rsid w:val="00FA24B6"/>
    <w:rsid w:val="00FA455A"/>
    <w:rsid w:val="00FA627B"/>
    <w:rsid w:val="00FB1F3C"/>
    <w:rsid w:val="00FB53A8"/>
    <w:rsid w:val="00FC0441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0A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0A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A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A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A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0A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0A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A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A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A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St-1115/2017-3</izvorni_sadrzaj>
    <derivirana_varijabla naziv="DomainObject.Oznaka_1">St-1115/2017-3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St-1115/2017</izvorni_sadrzaj>
    <derivirana_varijabla naziv="DomainObject.Predmet.OznakaBroj_1">St-1115/2017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PROSPERO, d.o.o.</izvorni_sadrzaj>
    <derivirana_varijabla naziv="DomainObject.Predmet.ProtustrankaFormated_1">  PROSPERO, d.o.o.</derivirana_varijabla>
  </DomainObject.Predmet.ProtustrankaFormated>
  <DomainObject.Predmet.ProtustrankaFormatedOIB>
    <izvorni_sadrzaj>  PROSPERO, d.o.o., OIB 03207732028</izvorni_sadrzaj>
    <derivirana_varijabla naziv="DomainObject.Predmet.ProtustrankaFormatedOIB_1">  PROSPERO, d.o.o., OIB 03207732028</derivirana_varijabla>
  </DomainObject.Predmet.ProtustrankaFormatedOIB>
  <DomainObject.Predmet.ProtustrankaFormatedWithAdress>
    <izvorni_sadrzaj> PROSPERO, d.o.o., Božidara Rašice 1, 10000 Zagreb</izvorni_sadrzaj>
    <derivirana_varijabla naziv="DomainObject.Predmet.ProtustrankaFormatedWithAdress_1"> PROSPERO, d.o.o., Božidara Rašice 1, 10000 Zagreb</derivirana_varijabla>
  </DomainObject.Predmet.ProtustrankaFormatedWithAdress>
  <DomainObject.Predmet.ProtustrankaFormatedWithAdressOIB>
    <izvorni_sadrzaj> PROSPERO, d.o.o., OIB 03207732028, Božidara Rašice 1, 10000 Zagreb</izvorni_sadrzaj>
    <derivirana_varijabla naziv="DomainObject.Predmet.ProtustrankaFormatedWithAdressOIB_1"> PROSPERO, d.o.o., OIB 03207732028, Božidara Rašice 1, 10000 Zagreb</derivirana_varijabla>
  </DomainObject.Predmet.ProtustrankaFormatedWithAdressOIB>
  <DomainObject.Predmet.ProtustrankaWithAdress>
    <izvorni_sadrzaj>PROSPERO, d.o.o. Božidara Rašice 1, 10000 Zagreb</izvorni_sadrzaj>
    <derivirana_varijabla naziv="DomainObject.Predmet.ProtustrankaWithAdress_1">PROSPERO, d.o.o. Božidara Rašice 1, 10000 Zagreb</derivirana_varijabla>
  </DomainObject.Predmet.ProtustrankaWithAdress>
  <DomainObject.Predmet.ProtustrankaWithAdressOIB>
    <izvorni_sadrzaj>PROSPERO, d.o.o., OIB 03207732028, Božidara Rašice 1, 10000 Zagreb</izvorni_sadrzaj>
    <derivirana_varijabla naziv="DomainObject.Predmet.ProtustrankaWithAdressOIB_1">PROSPERO, d.o.o., OIB 03207732028, Božidara Rašice 1, 10000 Zagreb</derivirana_varijabla>
  </DomainObject.Predmet.ProtustrankaWithAdressOIB>
  <DomainObject.Predmet.ProtustrankaNazivFormated>
    <izvorni_sadrzaj>PROSPERO, d.o.o.</izvorni_sadrzaj>
    <derivirana_varijabla naziv="DomainObject.Predmet.ProtustrankaNazivFormated_1">PROSPERO, d.o.o.</derivirana_varijabla>
  </DomainObject.Predmet.ProtustrankaNazivFormated>
  <DomainObject.Predmet.ProtustrankaNazivFormatedOIB>
    <izvorni_sadrzaj>PROSPERO, d.o.o., OIB 03207732028</izvorni_sadrzaj>
    <derivirana_varijabla naziv="DomainObject.Predmet.ProtustrankaNazivFormatedOIB_1">PROSPERO, d.o.o., OIB 03207732028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PROSPERO, d.o.o.</item>
    </izvorni_sadrzaj>
    <derivirana_varijabla naziv="DomainObject.Predmet.ProtuStrankaListFormated_1">
      <item>PROSPERO, d.o.o.</item>
    </derivirana_varijabla>
  </DomainObject.Predmet.ProtuStrankaListFormated>
  <DomainObject.Predmet.ProtuStrankaListFormatedOIB>
    <izvorni_sadrzaj>
      <item>PROSPERO, d.o.o., OIB 03207732028</item>
    </izvorni_sadrzaj>
    <derivirana_varijabla naziv="DomainObject.Predmet.ProtuStrankaListFormatedOIB_1">
      <item>PROSPERO, d.o.o., OIB 03207732028</item>
    </derivirana_varijabla>
  </DomainObject.Predmet.ProtuStrankaListFormatedOIB>
  <DomainObject.Predmet.ProtuStrankaListFormatedWithAdress>
    <izvorni_sadrzaj>
      <item>PROSPERO, d.o.o., Božidara Rašice 1, 10000 Zagreb</item>
    </izvorni_sadrzaj>
    <derivirana_varijabla naziv="DomainObject.Predmet.ProtuStrankaListFormatedWithAdress_1">
      <item>PROSPERO, d.o.o., Božidara Rašice 1, 10000 Zagreb</item>
    </derivirana_varijabla>
  </DomainObject.Predmet.ProtuStrankaListFormatedWithAdress>
  <DomainObject.Predmet.ProtuStrankaListFormatedWithAdressOIB>
    <izvorni_sadrzaj>
      <item>PROSPERO, d.o.o., OIB 03207732028, Božidara Rašice 1, 10000 Zagreb</item>
    </izvorni_sadrzaj>
    <derivirana_varijabla naziv="DomainObject.Predmet.ProtuStrankaListFormatedWithAdressOIB_1">
      <item>PROSPERO, d.o.o., OIB 03207732028, Božidara Rašice 1, 10000 Zagreb</item>
    </derivirana_varijabla>
  </DomainObject.Predmet.ProtuStrankaListFormatedWithAdressOIB>
  <DomainObject.Predmet.ProtuStrankaListNazivFormated>
    <izvorni_sadrzaj>
      <item>PROSPERO, d.o.o.</item>
    </izvorni_sadrzaj>
    <derivirana_varijabla naziv="DomainObject.Predmet.ProtuStrankaListNazivFormated_1">
      <item>PROSPERO, d.o.o.</item>
    </derivirana_varijabla>
  </DomainObject.Predmet.ProtuStrankaListNazivFormated>
  <DomainObject.Predmet.ProtuStrankaListNazivFormatedOIB>
    <izvorni_sadrzaj>
      <item>PROSPERO, d.o.o., OIB 03207732028</item>
    </izvorni_sadrzaj>
    <derivirana_varijabla naziv="DomainObject.Predmet.ProtuStrankaListNazivFormatedOIB_1">
      <item>PROSPERO, d.o.o., OIB 03207732028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>St-1115/2017-3</izvorni_sadrzaj>
    <derivirana_varijabla naziv="DomainObject.PoslovniBrojDokumenta_1">St-1115/2017-3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PROSPERO, d.o.o.</izvorni_sadrzaj>
    <derivirana_varijabla naziv="DomainObject.Predmet.ProtustrankaIDrugi_1">PROSPERO,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PROSPERO, d.o.o., OIB 03207732028, Božidara Rašice 1, 10000 Zagreb</izvorni_sadrzaj>
    <derivirana_varijabla naziv="DomainObject.Predmet.ProtustrankaIDrugiAdressOIB_1">PROSPERO, d.o.o., OIB 03207732028, Božidara Rašice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PROSPERO, d.o.o.</item>
      <item>FINA Regionalni centar Zagreb</item>
    </izvorni_sadrzaj>
    <derivirana_varijabla naziv="DomainObject.Predmet.SudioniciListNaziv_1">
      <item>PROSPERO, d.o.o.</item>
      <item>FINA Regionalni centar Zagreb</item>
    </derivirana_varijabla>
  </DomainObject.Predmet.SudioniciListNaziv>
  <DomainObject.Predmet.SudioniciListAdressOIB>
    <izvorni_sadrzaj>
      <item>PROSPERO, d.o.o., OIB 03207732028, Božidara Rašice 1,10000 Zagreb</item>
      <item>FINA Regionalni centar Zagreb, OIB 85821130368, Trg svibanjskih žrtava 1995. 1,10000 Zagreb</item>
    </izvorni_sadrzaj>
    <derivirana_varijabla naziv="DomainObject.Predmet.SudioniciListAdressOIB_1">
      <item>PROSPERO, d.o.o., OIB 03207732028, Božidara Rašice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03207732028</item>
      <item>, OIB 85821130368</item>
    </izvorni_sadrzaj>
    <derivirana_varijabla naziv="DomainObject.Predmet.SudioniciListNazivOIB_1">
      <item>, OIB 03207732028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42311-71EF-4B77-9D64-903C2021C4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2111</properties:Characters>
  <properties:Lines>50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2017-07-31T09:12:00Z</dcterms:created>
  <dc:creator>Korisnik</dc:creator>
  <cp:lastModifiedBy>Sanja Ban</cp:lastModifiedBy>
  <cp:lastPrinted>2017-07-31T09:12:00Z</cp:lastPrinted>
  <dcterms:modified xmlns:xsi="http://www.w3.org/2001/XMLSchema-instance" xsi:type="dcterms:W3CDTF">2017-07-31T09:20:00Z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St-1115/2017-3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