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a140" w14:paraId="4cba140" w:rsidRDefault="00456560" w:rsidP="00ED4DA9" w:rsidR="00456560">
      <w:pPr>
        <w:pStyle w:val="Obinitekst"/>
        <w:jc w:val="both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456560" w:rsidP="00456560" w:rsidR="00456560" w:rsidRPr="00456560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456560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560" w:rsidP="00456560" w:rsidR="00456560" w:rsidRPr="00456560">
      <w:pPr>
        <w:jc w:val="both"/>
        <w:rPr>
          <w:bCs/>
          <w:sz w:val="20"/>
          <w:szCs w:val="20"/>
        </w:rPr>
      </w:pPr>
      <w:r w:rsidRPr="00456560">
        <w:rPr>
          <w:rFonts w:eastAsia="MS Mincho"/>
          <w:bCs/>
        </w:rPr>
        <w:t>REPUBLIKA HRVATSKA</w:t>
      </w:r>
    </w:p>
    <w:p w:rsidRDefault="00456560" w:rsidP="00456560" w:rsidR="00456560" w:rsidRPr="00456560">
      <w:pPr>
        <w:jc w:val="both"/>
        <w:rPr>
          <w:bCs/>
          <w:sz w:val="20"/>
          <w:szCs w:val="20"/>
        </w:rPr>
      </w:pPr>
      <w:r w:rsidRPr="00456560">
        <w:rPr>
          <w:rFonts w:eastAsia="MS Mincho"/>
          <w:bCs/>
        </w:rPr>
        <w:t>TRGOVAČKI SUD U RIJECI</w:t>
      </w:r>
    </w:p>
    <w:p w:rsidRDefault="00456560" w:rsidP="00456560" w:rsidR="00456560" w:rsidRPr="00456560">
      <w:pPr>
        <w:jc w:val="both"/>
        <w:rPr>
          <w:bCs/>
          <w:sz w:val="20"/>
          <w:szCs w:val="20"/>
        </w:rPr>
      </w:pPr>
      <w:r w:rsidRPr="00456560">
        <w:rPr>
          <w:rFonts w:eastAsia="MS Mincho"/>
          <w:bCs/>
        </w:rPr>
        <w:t xml:space="preserve">      Rijeka, Zadarska 1 i 3</w:t>
      </w:r>
    </w:p>
    <w:p w:rsidRDefault="00456560" w:rsidP="00ED4DA9" w:rsidR="0045656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56560" w:rsidP="00ED4DA9" w:rsidR="0045656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56560" w:rsidP="00ED4DA9" w:rsidR="0045656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</w:t>
      </w:r>
      <w:proofErr w:type="spellStart"/>
      <w:r w:rsidRPr="00AB052F">
        <w:rPr>
          <w:rFonts w:eastAsia="MS Mincho"/>
        </w:rPr>
        <w:t>Liljani</w:t>
      </w:r>
      <w:proofErr w:type="spellEnd"/>
      <w:r w:rsidRPr="00AB052F">
        <w:rPr>
          <w:rFonts w:eastAsia="MS Mincho"/>
        </w:rPr>
        <w:t xml:space="preserve">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proofErr w:type="spellStart"/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proofErr w:type="spellEnd"/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8B34E0">
        <w:rPr>
          <w:bCs/>
        </w:rPr>
        <w:t>19</w:t>
      </w:r>
      <w:r w:rsidR="007A4489">
        <w:rPr>
          <w:bCs/>
        </w:rPr>
        <w:t xml:space="preserve">. </w:t>
      </w:r>
      <w:r w:rsidR="008B34E0">
        <w:rPr>
          <w:bCs/>
        </w:rPr>
        <w:t xml:space="preserve">studenog </w:t>
      </w:r>
      <w:r w:rsidR="00230042">
        <w:rPr>
          <w:bCs/>
        </w:rPr>
        <w:t xml:space="preserve">2015.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8812ED" w:rsidR="003B1FC5" w:rsidRPr="001C3032">
      <w:pPr>
        <w:numPr>
          <w:ilvl w:val="0"/>
          <w:numId w:val="30"/>
        </w:numPr>
        <w:ind w:firstLine="0" w:right="43" w:left="0"/>
        <w:jc w:val="both"/>
      </w:pPr>
      <w:r w:rsidRPr="001C3032">
        <w:rPr>
          <w:rFonts w:eastAsia="MS Mincho"/>
        </w:rPr>
        <w:t>Prodaj</w:t>
      </w:r>
      <w:r w:rsidR="007A0DE3" w:rsidRPr="001C3032">
        <w:rPr>
          <w:rFonts w:eastAsia="MS Mincho"/>
        </w:rPr>
        <w:t>u</w:t>
      </w:r>
      <w:r w:rsidRPr="001C3032">
        <w:rPr>
          <w:rFonts w:eastAsia="MS Mincho"/>
        </w:rPr>
        <w:t xml:space="preserve"> se nekretnin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stečajnog dužnika upisan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u zemljišnim knjigama </w:t>
      </w:r>
      <w:r w:rsidR="003B1FC5" w:rsidRPr="001C3032">
        <w:rPr>
          <w:rFonts w:eastAsia="MS Mincho"/>
        </w:rPr>
        <w:t>Općinskog suda u Puli Zemljišnoknjižni odjel Rovinj, kako slijedi</w:t>
      </w:r>
      <w:r w:rsidR="000B3B31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  </w:t>
      </w:r>
    </w:p>
    <w:p w:rsidRDefault="00502036" w:rsidP="00502036" w:rsidR="00502036" w:rsidRPr="001C3032">
      <w:pPr>
        <w:ind w:right="43"/>
        <w:jc w:val="both"/>
      </w:pP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bookmarkStart w:name="OLE_LINK1" w:id="1"/>
      <w:r w:rsidRPr="001C3032">
        <w:rPr>
          <w:rFonts w:eastAsia="MS Mincho"/>
        </w:rPr>
        <w:t>A.</w:t>
      </w:r>
      <w:r w:rsidRPr="001C3032">
        <w:rPr>
          <w:rFonts w:eastAsia="MS Mincho"/>
        </w:rPr>
        <w:tab/>
      </w:r>
      <w:r w:rsidR="009D4382" w:rsidRPr="001C3032">
        <w:rPr>
          <w:rFonts w:eastAsia="MS Mincho"/>
        </w:rPr>
        <w:t xml:space="preserve">zemljište upisano </w:t>
      </w:r>
      <w:r w:rsidR="003B1FC5" w:rsidRPr="001C3032">
        <w:rPr>
          <w:rFonts w:eastAsia="MS Mincho"/>
        </w:rPr>
        <w:t>u z.k.ul. 1752  k.o. Žminj</w:t>
      </w:r>
      <w:r w:rsidR="009D4382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</w:t>
      </w:r>
    </w:p>
    <w:p w:rsidRDefault="0024166F" w:rsidP="0024166F" w:rsidR="000B3B31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12940 oranica površine 1.162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8289C" w:rsidRPr="0078289C">
        <w:rPr>
          <w:rFonts w:eastAsia="MS Mincho"/>
        </w:rPr>
        <w:t>8</w:t>
      </w:r>
      <w:r w:rsidR="0078289C">
        <w:rPr>
          <w:rFonts w:eastAsia="MS Mincho"/>
        </w:rPr>
        <w:t>.</w:t>
      </w:r>
      <w:r w:rsidR="0078289C" w:rsidRPr="0078289C">
        <w:rPr>
          <w:rFonts w:eastAsia="MS Mincho"/>
        </w:rPr>
        <w:t>715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>0 kn.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B.</w:t>
      </w:r>
      <w:r w:rsidRPr="001C3032">
        <w:rPr>
          <w:rFonts w:eastAsia="MS Mincho"/>
        </w:rPr>
        <w:tab/>
        <w:t>zemljište upisano u z.k.ul. 7774 k.o. Žminj</w:t>
      </w:r>
    </w:p>
    <w:p w:rsidRDefault="0024166F" w:rsidP="0024166F" w:rsidR="009D4382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12745/1 pašnjak, površine 5.977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44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827,5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 xml:space="preserve">0 </w:t>
      </w:r>
      <w:r w:rsidRPr="001C3032">
        <w:rPr>
          <w:rFonts w:eastAsia="MS Mincho"/>
        </w:rPr>
        <w:t xml:space="preserve">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12748  oranica površine 511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3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83</w:t>
      </w:r>
      <w:r w:rsidR="0078289C">
        <w:rPr>
          <w:color w:val="000000"/>
        </w:rPr>
        <w:t>3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 xml:space="preserve">0 </w:t>
      </w:r>
      <w:r w:rsidRPr="001C3032">
        <w:rPr>
          <w:rFonts w:eastAsia="MS Mincho"/>
        </w:rPr>
        <w:t xml:space="preserve"> </w:t>
      </w:r>
      <w:r w:rsidRPr="001C3032">
        <w:rPr>
          <w:color w:val="000000"/>
        </w:rPr>
        <w:t>kn,</w:t>
      </w:r>
    </w:p>
    <w:p w:rsidRDefault="0024166F" w:rsidP="0024166F" w:rsidR="000B3B31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3.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12755/1 oranica površine 1.370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10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275</w:t>
      </w:r>
      <w:r w:rsidRPr="001C3032">
        <w:rPr>
          <w:color w:val="000000"/>
        </w:rPr>
        <w:t>,00 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4.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12755/2 oranica površine 1.439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 , vrijednost nekretnine je </w:t>
      </w:r>
      <w:r w:rsidR="0078289C" w:rsidRPr="0078289C">
        <w:rPr>
          <w:color w:val="000000"/>
        </w:rPr>
        <w:t>10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79</w:t>
      </w:r>
      <w:r w:rsidR="0078289C">
        <w:rPr>
          <w:color w:val="000000"/>
        </w:rPr>
        <w:t>3</w:t>
      </w:r>
      <w:r w:rsidR="0078289C" w:rsidRPr="0078289C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>0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5.</w:t>
      </w:r>
      <w:r w:rsidRPr="001C3032">
        <w:rPr>
          <w:rFonts w:eastAsia="MS Mincho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12760/3 oranica površine 910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6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825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6.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12787/1 livada površine 1.636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12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270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7.</w:t>
      </w:r>
      <w:r w:rsidRPr="001C3032">
        <w:rPr>
          <w:rFonts w:eastAsia="MS Mincho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12849/2 livada površine 2.881 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8289C" w:rsidRPr="0078289C">
        <w:rPr>
          <w:color w:val="000000"/>
        </w:rPr>
        <w:t>21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607,5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8.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12918/2 vinograd površine 2.065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15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48</w:t>
      </w:r>
      <w:r w:rsidR="0078289C">
        <w:rPr>
          <w:color w:val="000000"/>
        </w:rPr>
        <w:t>8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9.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12918/5   vinograd površine 1.350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8289C" w:rsidRPr="0078289C">
        <w:rPr>
          <w:color w:val="000000"/>
        </w:rPr>
        <w:t>10</w:t>
      </w:r>
      <w:r w:rsidR="0078289C">
        <w:rPr>
          <w:color w:val="000000"/>
        </w:rPr>
        <w:t>.</w:t>
      </w:r>
      <w:r w:rsidR="0078289C" w:rsidRPr="0078289C">
        <w:rPr>
          <w:color w:val="000000"/>
        </w:rPr>
        <w:t>125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10.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12923   pašnjak površine 450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3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375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11.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12926  šuma površine 723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5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42</w:t>
      </w:r>
      <w:r w:rsidR="00C04AFF">
        <w:rPr>
          <w:color w:val="000000"/>
        </w:rPr>
        <w:t>3</w:t>
      </w:r>
      <w:r w:rsidR="00C04AFF" w:rsidRPr="00C04AFF">
        <w:rPr>
          <w:color w:val="000000"/>
        </w:rPr>
        <w:t>,</w:t>
      </w:r>
      <w:r w:rsidR="00C04AFF">
        <w:rPr>
          <w:color w:val="000000"/>
        </w:rPr>
        <w:t xml:space="preserve">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12.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12932/1  oranica površine 2.931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21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98</w:t>
      </w:r>
      <w:r w:rsidR="00C04AFF">
        <w:rPr>
          <w:color w:val="000000"/>
        </w:rPr>
        <w:t>3</w:t>
      </w:r>
      <w:r w:rsidR="00C04AFF" w:rsidRPr="00C04AFF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13.</w:t>
      </w:r>
      <w:r w:rsidRPr="001C3032">
        <w:rPr>
          <w:rFonts w:eastAsia="MS Mincho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12932/2   pašnjak površine 816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6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120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14.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12934, vinograd površine 1.144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8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580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15.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12941 pašnjak površine 787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C04AFF" w:rsidRPr="00C04AFF">
        <w:rPr>
          <w:color w:val="000000"/>
        </w:rPr>
        <w:t>5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90</w:t>
      </w:r>
      <w:r w:rsidR="00C04AFF">
        <w:rPr>
          <w:color w:val="000000"/>
        </w:rPr>
        <w:t>3</w:t>
      </w:r>
      <w:r w:rsidR="00C04AFF" w:rsidRPr="00C04AFF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16.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12943/1,   šuma površine 313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C04AFF" w:rsidRPr="00C04AFF">
        <w:rPr>
          <w:color w:val="000000"/>
        </w:rPr>
        <w:t>2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34</w:t>
      </w:r>
      <w:r w:rsidR="00C04AFF">
        <w:rPr>
          <w:color w:val="000000"/>
        </w:rPr>
        <w:t>8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17.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12945  oranica površine 482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3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615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18.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>. 12946   šuma površine 1.985 m2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14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88</w:t>
      </w:r>
      <w:r w:rsidR="00C04AFF">
        <w:rPr>
          <w:color w:val="000000"/>
        </w:rPr>
        <w:t>8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19.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12980/3   pašnjak površine 2.370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17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775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20.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12983/2   oranica površine 237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 nekretnine je</w:t>
      </w:r>
      <w:r w:rsidR="001C3032" w:rsidRPr="001C3032">
        <w:rPr>
          <w:color w:val="000000"/>
        </w:rPr>
        <w:t xml:space="preserve"> </w:t>
      </w:r>
      <w:r w:rsidR="00C04AFF" w:rsidRPr="00C04AFF">
        <w:rPr>
          <w:color w:val="000000"/>
        </w:rPr>
        <w:t>1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777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21.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12985/2 šuma površine 2.843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C04AFF" w:rsidRPr="00C04AFF">
        <w:rPr>
          <w:color w:val="000000"/>
        </w:rPr>
        <w:t>21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32</w:t>
      </w:r>
      <w:r w:rsidR="00C04AFF">
        <w:rPr>
          <w:color w:val="000000"/>
        </w:rPr>
        <w:t>3</w:t>
      </w:r>
      <w:r w:rsidR="00C04AFF" w:rsidRPr="00C04AFF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22.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12985/3   šuma površine 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C04AFF" w:rsidRPr="00C04AFF">
        <w:rPr>
          <w:color w:val="000000"/>
        </w:rPr>
        <w:t>2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775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23.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13057/1 pašnjak površine 2.375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="00EB6692">
        <w:rPr>
          <w:color w:val="000000"/>
        </w:rPr>
        <w:t>,</w:t>
      </w:r>
      <w:r w:rsidRPr="001C3032">
        <w:rPr>
          <w:color w:val="000000"/>
        </w:rPr>
        <w:t xml:space="preserve"> vrijednost nekretnine je </w:t>
      </w:r>
      <w:r w:rsidR="00C04AFF" w:rsidRPr="00C04AFF">
        <w:rPr>
          <w:color w:val="000000"/>
        </w:rPr>
        <w:t>17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81</w:t>
      </w:r>
      <w:r w:rsidR="00C04AFF">
        <w:rPr>
          <w:color w:val="000000"/>
        </w:rPr>
        <w:t>3</w:t>
      </w:r>
      <w:r w:rsidR="00C04AFF" w:rsidRPr="00C04AFF">
        <w:rPr>
          <w:color w:val="000000"/>
        </w:rPr>
        <w:t>,</w:t>
      </w:r>
      <w:r w:rsidR="007A4489">
        <w:rPr>
          <w:color w:val="000000"/>
        </w:rPr>
        <w:t xml:space="preserve">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lastRenderedPageBreak/>
        <w:t>24.</w:t>
      </w:r>
      <w:r w:rsidRPr="001C3032">
        <w:rPr>
          <w:color w:val="000000"/>
        </w:rPr>
        <w:tab/>
      </w:r>
      <w:proofErr w:type="spellStart"/>
      <w:r w:rsidR="001C3032" w:rsidRPr="001C3032">
        <w:rPr>
          <w:color w:val="000000"/>
        </w:rPr>
        <w:t>k.č</w:t>
      </w:r>
      <w:proofErr w:type="spellEnd"/>
      <w:r w:rsidR="001C3032" w:rsidRPr="001C3032">
        <w:rPr>
          <w:color w:val="000000"/>
        </w:rPr>
        <w:t xml:space="preserve">. 13176/2 šuma površine 1.730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C04AFF" w:rsidRPr="00C04AFF">
        <w:rPr>
          <w:color w:val="000000"/>
        </w:rPr>
        <w:t>12</w:t>
      </w:r>
      <w:r w:rsidR="00C04AFF">
        <w:rPr>
          <w:color w:val="000000"/>
        </w:rPr>
        <w:t>.</w:t>
      </w:r>
      <w:r w:rsidR="00C04AFF" w:rsidRPr="00C04AFF">
        <w:rPr>
          <w:color w:val="000000"/>
        </w:rPr>
        <w:t>975</w:t>
      </w:r>
      <w:r w:rsidR="001C3032" w:rsidRPr="001C3032">
        <w:rPr>
          <w:color w:val="000000"/>
        </w:rPr>
        <w:t xml:space="preserve">,00 </w:t>
      </w:r>
      <w:r w:rsidRPr="001C3032">
        <w:rPr>
          <w:color w:val="000000"/>
        </w:rPr>
        <w:t>kn</w:t>
      </w:r>
      <w:r w:rsidR="00EB6692">
        <w:rPr>
          <w:color w:val="000000"/>
        </w:rPr>
        <w:t>.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</w:p>
    <w:p w:rsidRDefault="0024166F" w:rsidP="0024166F" w:rsidR="0024166F" w:rsidRPr="001C3032">
      <w:pPr>
        <w:pStyle w:val="Odlomakpopisa"/>
        <w:ind w:right="43"/>
        <w:jc w:val="both"/>
        <w:rPr>
          <w:rFonts w:eastAsia="MS Mincho"/>
        </w:rPr>
      </w:pPr>
    </w:p>
    <w:p w:rsidRDefault="005E2952" w:rsidP="005E2952" w:rsidR="005E2952" w:rsidRPr="001C3032">
      <w:pPr>
        <w:pStyle w:val="Odlomakpopisa"/>
        <w:ind w:right="43"/>
        <w:jc w:val="both"/>
        <w:rPr>
          <w:rFonts w:eastAsia="MS Mincho"/>
        </w:rPr>
      </w:pPr>
    </w:p>
    <w:bookmarkEnd w:id="1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C04AFF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>10</w:t>
      </w:r>
      <w:r w:rsidR="008812ED" w:rsidRPr="001C3032">
        <w:rPr>
          <w:rFonts w:eastAsia="MS Mincho"/>
        </w:rPr>
        <w:t xml:space="preserve">. </w:t>
      </w:r>
      <w:r>
        <w:rPr>
          <w:rFonts w:eastAsia="MS Mincho"/>
        </w:rPr>
        <w:t xml:space="preserve">prosinca </w:t>
      </w:r>
      <w:r w:rsidR="008812ED" w:rsidRPr="001C3032">
        <w:rPr>
          <w:rFonts w:eastAsia="MS Mincho"/>
        </w:rPr>
        <w:t>2015. u 1</w:t>
      </w:r>
      <w:r w:rsidR="006B5B0A">
        <w:rPr>
          <w:rFonts w:eastAsia="MS Mincho"/>
        </w:rPr>
        <w:t>1</w:t>
      </w:r>
      <w:r w:rsidR="008812ED" w:rsidRPr="001C3032">
        <w:rPr>
          <w:rFonts w:eastAsia="MS Mincho"/>
        </w:rPr>
        <w:t>,</w:t>
      </w:r>
      <w:r w:rsidR="008272B6">
        <w:rPr>
          <w:rFonts w:eastAsia="MS Mincho"/>
        </w:rPr>
        <w:t>3</w:t>
      </w:r>
      <w:r w:rsidR="006B5B0A"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>Ovaj zaključak bit će objavljen na oglasnoj ploči suda,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6.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C04AFF">
        <w:rPr>
          <w:rFonts w:eastAsia="MS Mincho"/>
        </w:rPr>
        <w:t xml:space="preserve">8. prosinca </w:t>
      </w:r>
      <w:r w:rsidR="0005723D">
        <w:rPr>
          <w:rFonts w:eastAsia="MS Mincho"/>
        </w:rPr>
        <w:t>2</w:t>
      </w:r>
      <w:r w:rsidRPr="00AD2ABE">
        <w:rPr>
          <w:rFonts w:eastAsia="MS Mincho"/>
        </w:rPr>
        <w:t>01</w:t>
      </w:r>
      <w:r>
        <w:rPr>
          <w:rFonts w:eastAsia="MS Mincho"/>
        </w:rPr>
        <w:t>5</w:t>
      </w:r>
      <w:r w:rsidRPr="00AD2ABE">
        <w:rPr>
          <w:rFonts w:eastAsia="MS Mincho"/>
        </w:rPr>
        <w:t xml:space="preserve">.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812ED" w:rsidP="008812ED" w:rsidR="008812ED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456560" w:rsidP="008812ED" w:rsidR="00456560">
      <w:pPr>
        <w:jc w:val="center"/>
        <w:rPr>
          <w:rFonts w:eastAsia="MS Mincho"/>
        </w:rPr>
      </w:pPr>
    </w:p>
    <w:p w:rsidRDefault="00456560" w:rsidP="008812ED" w:rsidR="00456560">
      <w:pPr>
        <w:jc w:val="center"/>
        <w:rPr>
          <w:rFonts w:eastAsia="MS Mincho"/>
        </w:rPr>
      </w:pPr>
    </w:p>
    <w:p w:rsidRDefault="00456560" w:rsidP="008812ED" w:rsidR="00456560">
      <w:pPr>
        <w:jc w:val="center"/>
        <w:rPr>
          <w:rFonts w:eastAsia="MS Mincho"/>
        </w:rPr>
      </w:pPr>
    </w:p>
    <w:p w:rsidRDefault="00456560" w:rsidP="008812ED" w:rsidR="00456560">
      <w:pPr>
        <w:jc w:val="center"/>
        <w:rPr>
          <w:rFonts w:eastAsia="MS Mincho"/>
        </w:rPr>
      </w:pPr>
    </w:p>
    <w:p w:rsidRDefault="00456560" w:rsidP="008812ED" w:rsidR="00456560">
      <w:pPr>
        <w:jc w:val="center"/>
        <w:rPr>
          <w:rFonts w:eastAsia="MS Mincho"/>
        </w:rPr>
      </w:pPr>
    </w:p>
    <w:p w:rsidRDefault="00456560" w:rsidP="008812ED" w:rsidR="00456560">
      <w:pPr>
        <w:jc w:val="center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1C3032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razlučnog</w:t>
      </w:r>
      <w:proofErr w:type="spellEnd"/>
      <w:r>
        <w:rPr>
          <w:rFonts w:eastAsia="MS Mincho"/>
        </w:rPr>
        <w:t xml:space="preserve"> vjerovnika se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</w:t>
      </w:r>
      <w:proofErr w:type="spellStart"/>
      <w:r w:rsidR="00054AF1">
        <w:rPr>
          <w:rFonts w:eastAsia="MS Mincho"/>
        </w:rPr>
        <w:t>rješenjanja</w:t>
      </w:r>
      <w:proofErr w:type="spellEnd"/>
      <w:r w:rsidR="00054AF1">
        <w:rPr>
          <w:rFonts w:eastAsia="MS Mincho"/>
        </w:rPr>
        <w:t xml:space="preserve"> </w:t>
      </w:r>
      <w:r>
        <w:t>izlož</w:t>
      </w:r>
      <w:r w:rsidR="00054AF1">
        <w:t>e</w:t>
      </w:r>
      <w:r>
        <w:t xml:space="preserve"> prodaji po procijenjenoj vrijednosti</w:t>
      </w:r>
      <w:r w:rsidR="0023742F">
        <w:t>, nako</w:t>
      </w:r>
      <w:r w:rsidR="00054AF1">
        <w:t>n</w:t>
      </w:r>
      <w:r w:rsidR="0023742F">
        <w:t xml:space="preserve"> što se utvrdi mogu li se predmetne parcele izložiti prodaji. </w:t>
      </w:r>
      <w:r>
        <w:t xml:space="preserve">  </w:t>
      </w:r>
    </w:p>
    <w:p w:rsidRDefault="001C3032" w:rsidP="001C3032" w:rsidR="001C3032">
      <w:pPr>
        <w:ind w:firstLine="708"/>
        <w:jc w:val="both"/>
        <w:rPr>
          <w:rFonts w:eastAsia="MS Mincho"/>
        </w:rPr>
      </w:pP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Tijekom daljnjeg </w:t>
      </w:r>
      <w:proofErr w:type="spellStart"/>
      <w:r w:rsidR="001C3032">
        <w:rPr>
          <w:rFonts w:eastAsia="MS Mincho"/>
        </w:rPr>
        <w:t>izvršeno</w:t>
      </w:r>
      <w:r w:rsidR="00054AF1">
        <w:rPr>
          <w:rFonts w:eastAsia="MS Mincho"/>
        </w:rPr>
        <w:t>n</w:t>
      </w:r>
      <w:proofErr w:type="spellEnd"/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je </w:t>
      </w:r>
      <w:r w:rsidR="001C3032">
        <w:rPr>
          <w:rFonts w:eastAsia="MS Mincho"/>
        </w:rPr>
        <w:t xml:space="preserve">uvid u </w:t>
      </w:r>
      <w:r w:rsidR="002D2DAF">
        <w:rPr>
          <w:rFonts w:eastAsia="MS Mincho"/>
        </w:rPr>
        <w:t xml:space="preserve">dokumentaciju priloženu spisu, te </w:t>
      </w:r>
      <w:proofErr w:type="spellStart"/>
      <w:r w:rsidR="001C3032">
        <w:rPr>
          <w:rFonts w:eastAsia="MS Mincho"/>
        </w:rPr>
        <w:t>procijenu</w:t>
      </w:r>
      <w:proofErr w:type="spellEnd"/>
      <w:r w:rsidR="001C3032">
        <w:rPr>
          <w:rFonts w:eastAsia="MS Mincho"/>
        </w:rPr>
        <w:t xml:space="preserve">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2D2DAF">
        <w:rPr>
          <w:rFonts w:eastAsia="MS Mincho"/>
        </w:rPr>
        <w:t xml:space="preserve">pa </w:t>
      </w:r>
      <w:r w:rsidR="006B5B0A">
        <w:rPr>
          <w:rFonts w:eastAsia="MS Mincho"/>
        </w:rPr>
        <w:t xml:space="preserve">kako premetne nekretnine nisu prodane na </w:t>
      </w:r>
      <w:r w:rsidR="00C04AFF">
        <w:rPr>
          <w:rFonts w:eastAsia="MS Mincho"/>
        </w:rPr>
        <w:t xml:space="preserve">trećem </w:t>
      </w:r>
      <w:r w:rsidR="006B5B0A">
        <w:rPr>
          <w:rFonts w:eastAsia="MS Mincho"/>
        </w:rPr>
        <w:t xml:space="preserve">ročištu za javnu dražbu </w:t>
      </w:r>
      <w:r w:rsidR="00054AF1">
        <w:rPr>
          <w:rFonts w:eastAsia="MS Mincho"/>
        </w:rPr>
        <w:t xml:space="preserve">temeljem odredbe članka </w:t>
      </w:r>
      <w:r w:rsidR="001C3032" w:rsidRPr="00AD2ABE">
        <w:rPr>
          <w:rFonts w:eastAsia="MS Mincho"/>
          <w:bCs/>
          <w:lang w:val="de-DE"/>
        </w:rPr>
        <w:t xml:space="preserve">164. </w:t>
      </w:r>
      <w:proofErr w:type="spellStart"/>
      <w:r w:rsidR="001C3032" w:rsidRPr="00AD2ABE">
        <w:rPr>
          <w:rFonts w:eastAsia="MS Mincho"/>
          <w:bCs/>
          <w:lang w:val="de-DE"/>
        </w:rPr>
        <w:t>stavak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 xml:space="preserve">. </w:t>
      </w:r>
      <w:proofErr w:type="spellStart"/>
      <w:r w:rsidR="001C3032" w:rsidRPr="00AD2ABE">
        <w:rPr>
          <w:rFonts w:eastAsia="MS Mincho"/>
          <w:bCs/>
          <w:lang w:val="de-DE"/>
        </w:rPr>
        <w:t>Stečajnog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zakona</w:t>
      </w:r>
      <w:proofErr w:type="spellEnd"/>
      <w:r w:rsidR="001C3032" w:rsidRPr="00AD2ABE">
        <w:rPr>
          <w:rFonts w:eastAsia="MS Mincho"/>
          <w:bCs/>
          <w:lang w:val="de-DE"/>
        </w:rPr>
        <w:t xml:space="preserve"> („</w:t>
      </w:r>
      <w:proofErr w:type="spellStart"/>
      <w:r w:rsidR="001C3032" w:rsidRPr="00AD2ABE">
        <w:rPr>
          <w:rFonts w:eastAsia="MS Mincho"/>
          <w:bCs/>
          <w:lang w:val="de-DE"/>
        </w:rPr>
        <w:t>Narodne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novine</w:t>
      </w:r>
      <w:proofErr w:type="spellEnd"/>
      <w:r w:rsidR="001C3032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1C3032" w:rsidRPr="00AD2ABE">
        <w:rPr>
          <w:rFonts w:eastAsia="MS Mincho"/>
          <w:bCs/>
          <w:lang w:val="de-DE"/>
        </w:rPr>
        <w:t>daljnjem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tekstu</w:t>
      </w:r>
      <w:proofErr w:type="spellEnd"/>
      <w:r w:rsidR="001C3032" w:rsidRPr="00AD2ABE">
        <w:rPr>
          <w:rFonts w:eastAsia="MS Mincho"/>
          <w:bCs/>
          <w:lang w:val="de-DE"/>
        </w:rPr>
        <w:t xml:space="preserve"> SZ ) </w:t>
      </w:r>
      <w:proofErr w:type="spellStart"/>
      <w:r w:rsidR="006B5B0A">
        <w:rPr>
          <w:rFonts w:eastAsia="MS Mincho"/>
          <w:bCs/>
          <w:lang w:val="de-DE"/>
        </w:rPr>
        <w:t>ponovno</w:t>
      </w:r>
      <w:proofErr w:type="spellEnd"/>
      <w:r w:rsidR="006B5B0A">
        <w:rPr>
          <w:rFonts w:eastAsia="MS Mincho"/>
          <w:bCs/>
          <w:lang w:val="de-DE"/>
        </w:rPr>
        <w:t xml:space="preserve"> </w:t>
      </w:r>
      <w:r w:rsidR="00054AF1">
        <w:rPr>
          <w:rFonts w:eastAsia="MS Mincho"/>
        </w:rPr>
        <w:t>određena vrijednosti nekretnina sukladno njihovim procijenjenim vrijednostima,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određen način i uvjeti prodaje ka</w:t>
      </w:r>
      <w:r w:rsidR="001C3032">
        <w:rPr>
          <w:rFonts w:eastAsia="MS Mincho"/>
          <w:bCs/>
          <w:lang w:val="de-DE"/>
        </w:rPr>
        <w:t xml:space="preserve">o </w:t>
      </w:r>
      <w:r w:rsidR="001C3032" w:rsidRPr="00AD2ABE">
        <w:rPr>
          <w:rFonts w:eastAsia="MS Mincho"/>
        </w:rPr>
        <w:t xml:space="preserve">u 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78289C">
        <w:rPr>
          <w:bCs/>
        </w:rPr>
        <w:t>19. studenog 2015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 xml:space="preserve">DNA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>I.</w:t>
      </w:r>
      <w:r w:rsidRPr="00281082">
        <w:rPr>
          <w:rFonts w:cs="Times New Roman" w:hAnsi="Times New Roman" w:ascii="Times New Roman"/>
        </w:rPr>
        <w:tab/>
        <w:t>Zaključak  dostaviti: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  <w:t xml:space="preserve">stečajnom upravitelju 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</w:r>
      <w:proofErr w:type="spellStart"/>
      <w:r w:rsidRPr="00281082">
        <w:rPr>
          <w:sz w:val="20"/>
          <w:szCs w:val="20"/>
        </w:rPr>
        <w:t>razlučnom</w:t>
      </w:r>
      <w:proofErr w:type="spellEnd"/>
      <w:r w:rsidRPr="00281082">
        <w:rPr>
          <w:sz w:val="20"/>
          <w:szCs w:val="20"/>
        </w:rPr>
        <w:t xml:space="preserve"> vjerovniku, ŽDO Rijeka </w:t>
      </w:r>
    </w:p>
    <w:p w:rsidRDefault="001C3032" w:rsidP="001C3032" w:rsidR="001C3032" w:rsidRPr="00281082">
      <w:pPr>
        <w:rPr>
          <w:sz w:val="20"/>
          <w:szCs w:val="20"/>
        </w:rPr>
      </w:pPr>
      <w:r w:rsidRPr="00281082">
        <w:rPr>
          <w:sz w:val="20"/>
          <w:szCs w:val="20"/>
        </w:rPr>
        <w:t xml:space="preserve">II. </w:t>
      </w:r>
      <w:r w:rsidR="00281082">
        <w:rPr>
          <w:sz w:val="20"/>
          <w:szCs w:val="20"/>
        </w:rPr>
        <w:t xml:space="preserve">         </w:t>
      </w:r>
      <w:r w:rsidRPr="00281082">
        <w:rPr>
          <w:sz w:val="20"/>
          <w:szCs w:val="20"/>
        </w:rPr>
        <w:t xml:space="preserve">Zaključak objaviti na </w:t>
      </w:r>
      <w:r w:rsidR="00281082">
        <w:rPr>
          <w:sz w:val="20"/>
          <w:szCs w:val="20"/>
        </w:rPr>
        <w:t xml:space="preserve">mrežnoj stranici e-oglasne ploče suda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 xml:space="preserve">U Rijeci, </w:t>
      </w:r>
      <w:r w:rsidR="0078289C" w:rsidRPr="00281082">
        <w:rPr>
          <w:rFonts w:cs="Times New Roman" w:hAnsi="Times New Roman" w:ascii="Times New Roman"/>
          <w:bCs/>
        </w:rPr>
        <w:t>19. studenog 2015</w:t>
      </w:r>
      <w:r w:rsidRPr="00281082">
        <w:rPr>
          <w:rFonts w:cs="Times New Roman" w:eastAsia="MS Mincho" w:hAnsi="Times New Roman" w:ascii="Times New Roman"/>
        </w:rPr>
        <w:t>.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8812ED" w:rsidR="001C3032" w:rsidRPr="00AD2ABE">
      <w:pPr>
        <w:jc w:val="center"/>
        <w:rPr>
          <w:rFonts w:eastAsia="MS Mincho"/>
        </w:rPr>
      </w:pPr>
    </w:p>
    <w:sectPr w:rsidSect="00393C96" w:rsidR="001C3032" w:rsidRPr="00AD2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93F" w:rsidR="00A4193F">
      <w:r>
        <w:separator/>
      </w:r>
    </w:p>
  </w:endnote>
  <w:endnote w:id="0" w:type="continuationSeparator">
    <w:p w:rsidRDefault="00A4193F" w:rsidR="00A4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05501B">
      <w:rPr>
        <w:rStyle w:val="Brojstranice"/>
        <w:noProof/>
      </w:rPr>
      <w:t>1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93F" w:rsidR="00A4193F">
      <w:r>
        <w:separator/>
      </w:r>
    </w:p>
  </w:footnote>
  <w:footnote w:id="0" w:type="continuationSeparator">
    <w:p w:rsidRDefault="00A4193F" w:rsidR="00A41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proofErr w:type="spellStart"/>
    <w:r w:rsidR="00E7734E" w:rsidRPr="001C3032">
      <w:rPr>
        <w:rFonts w:cs="Times New Roman" w:eastAsia="MS Mincho" w:hAnsi="Times New Roman" w:ascii="Times New Roman"/>
        <w:sz w:val="24"/>
      </w:rPr>
      <w:t>Posl</w:t>
    </w:r>
    <w:proofErr w:type="spellEnd"/>
    <w:r w:rsidR="00E7734E" w:rsidRPr="001C3032">
      <w:rPr>
        <w:rFonts w:cs="Times New Roman" w:eastAsia="MS Mincho" w:hAnsi="Times New Roman" w:ascii="Times New Roman"/>
        <w:sz w:val="24"/>
      </w:rPr>
      <w:t>. br. 7 St-68/03-</w:t>
    </w:r>
    <w:r w:rsidR="00EC43CF">
      <w:rPr>
        <w:rFonts w:cs="Times New Roman" w:eastAsia="MS Mincho" w:hAnsi="Times New Roman" w:ascii="Times New Roman"/>
        <w:sz w:val="24"/>
      </w:rPr>
      <w:t>234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54AF1"/>
    <w:rsid w:val="0005501B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48C8"/>
    <w:rsid w:val="000F6F06"/>
    <w:rsid w:val="00100DC3"/>
    <w:rsid w:val="00101424"/>
    <w:rsid w:val="001058B6"/>
    <w:rsid w:val="001160D6"/>
    <w:rsid w:val="0015370F"/>
    <w:rsid w:val="00180EB0"/>
    <w:rsid w:val="00190260"/>
    <w:rsid w:val="001A5F51"/>
    <w:rsid w:val="001B0995"/>
    <w:rsid w:val="001B2B44"/>
    <w:rsid w:val="001B60C9"/>
    <w:rsid w:val="001C3032"/>
    <w:rsid w:val="001E1EF7"/>
    <w:rsid w:val="001F39A1"/>
    <w:rsid w:val="001F4EF6"/>
    <w:rsid w:val="00205751"/>
    <w:rsid w:val="00207BD5"/>
    <w:rsid w:val="00211560"/>
    <w:rsid w:val="0021634D"/>
    <w:rsid w:val="00220AE4"/>
    <w:rsid w:val="00223192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81082"/>
    <w:rsid w:val="00292C18"/>
    <w:rsid w:val="002B3B4A"/>
    <w:rsid w:val="002B43A3"/>
    <w:rsid w:val="002C0D43"/>
    <w:rsid w:val="002C4BA6"/>
    <w:rsid w:val="002D2DAF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93C96"/>
    <w:rsid w:val="003A2EC8"/>
    <w:rsid w:val="003A3EA5"/>
    <w:rsid w:val="003B178D"/>
    <w:rsid w:val="003B1FC5"/>
    <w:rsid w:val="003C5105"/>
    <w:rsid w:val="003C6D7F"/>
    <w:rsid w:val="004155A9"/>
    <w:rsid w:val="004221D4"/>
    <w:rsid w:val="00424018"/>
    <w:rsid w:val="0044360E"/>
    <w:rsid w:val="004475E5"/>
    <w:rsid w:val="0045272F"/>
    <w:rsid w:val="00456560"/>
    <w:rsid w:val="00457A71"/>
    <w:rsid w:val="00477289"/>
    <w:rsid w:val="00480BC1"/>
    <w:rsid w:val="004C2135"/>
    <w:rsid w:val="004D3F82"/>
    <w:rsid w:val="004D6113"/>
    <w:rsid w:val="00502036"/>
    <w:rsid w:val="00507421"/>
    <w:rsid w:val="0051646A"/>
    <w:rsid w:val="005236B1"/>
    <w:rsid w:val="005274E1"/>
    <w:rsid w:val="00545C45"/>
    <w:rsid w:val="005501BF"/>
    <w:rsid w:val="00553D3C"/>
    <w:rsid w:val="00581DD0"/>
    <w:rsid w:val="005939F1"/>
    <w:rsid w:val="005A0311"/>
    <w:rsid w:val="005C24A8"/>
    <w:rsid w:val="005C7484"/>
    <w:rsid w:val="005D293E"/>
    <w:rsid w:val="005D6349"/>
    <w:rsid w:val="005D6D08"/>
    <w:rsid w:val="005E2952"/>
    <w:rsid w:val="005F4F8E"/>
    <w:rsid w:val="00600DB9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E2C4C"/>
    <w:rsid w:val="00702983"/>
    <w:rsid w:val="00704D73"/>
    <w:rsid w:val="00706EBB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289C"/>
    <w:rsid w:val="00784B61"/>
    <w:rsid w:val="007A0A9B"/>
    <w:rsid w:val="007A0DE3"/>
    <w:rsid w:val="007A4489"/>
    <w:rsid w:val="007B6E0A"/>
    <w:rsid w:val="007D7EF2"/>
    <w:rsid w:val="00801052"/>
    <w:rsid w:val="008034B5"/>
    <w:rsid w:val="0080762A"/>
    <w:rsid w:val="008220E6"/>
    <w:rsid w:val="008272B6"/>
    <w:rsid w:val="0083329B"/>
    <w:rsid w:val="00842700"/>
    <w:rsid w:val="00844EB6"/>
    <w:rsid w:val="0085183B"/>
    <w:rsid w:val="00854E8F"/>
    <w:rsid w:val="00865BE1"/>
    <w:rsid w:val="00870539"/>
    <w:rsid w:val="00874795"/>
    <w:rsid w:val="008812ED"/>
    <w:rsid w:val="008913A2"/>
    <w:rsid w:val="008925DF"/>
    <w:rsid w:val="00892FA0"/>
    <w:rsid w:val="00896FC6"/>
    <w:rsid w:val="008A0A22"/>
    <w:rsid w:val="008A6869"/>
    <w:rsid w:val="008B34E0"/>
    <w:rsid w:val="008B69AC"/>
    <w:rsid w:val="008E12C6"/>
    <w:rsid w:val="008E35B7"/>
    <w:rsid w:val="008E4142"/>
    <w:rsid w:val="008E4372"/>
    <w:rsid w:val="008F0CC8"/>
    <w:rsid w:val="008F7BF2"/>
    <w:rsid w:val="008F7DA1"/>
    <w:rsid w:val="0090704F"/>
    <w:rsid w:val="00910269"/>
    <w:rsid w:val="00915857"/>
    <w:rsid w:val="00916B85"/>
    <w:rsid w:val="00923009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2BEB"/>
    <w:rsid w:val="00A16CD6"/>
    <w:rsid w:val="00A2671D"/>
    <w:rsid w:val="00A4193F"/>
    <w:rsid w:val="00A50F5F"/>
    <w:rsid w:val="00A74C71"/>
    <w:rsid w:val="00A759D7"/>
    <w:rsid w:val="00A85AEC"/>
    <w:rsid w:val="00A94E49"/>
    <w:rsid w:val="00AA520D"/>
    <w:rsid w:val="00AB559F"/>
    <w:rsid w:val="00AC14E2"/>
    <w:rsid w:val="00AE308C"/>
    <w:rsid w:val="00AE4B8A"/>
    <w:rsid w:val="00AF1311"/>
    <w:rsid w:val="00B0031B"/>
    <w:rsid w:val="00B25B0F"/>
    <w:rsid w:val="00B4791A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AFF"/>
    <w:rsid w:val="00C248E1"/>
    <w:rsid w:val="00C37B26"/>
    <w:rsid w:val="00C50012"/>
    <w:rsid w:val="00C7779E"/>
    <w:rsid w:val="00C81CB9"/>
    <w:rsid w:val="00C8330F"/>
    <w:rsid w:val="00C949E4"/>
    <w:rsid w:val="00CA44CB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252A9"/>
    <w:rsid w:val="00D34501"/>
    <w:rsid w:val="00D438C1"/>
    <w:rsid w:val="00D439F3"/>
    <w:rsid w:val="00D44A7A"/>
    <w:rsid w:val="00D46826"/>
    <w:rsid w:val="00D76634"/>
    <w:rsid w:val="00D86A01"/>
    <w:rsid w:val="00D946F5"/>
    <w:rsid w:val="00DA250C"/>
    <w:rsid w:val="00DA4ABA"/>
    <w:rsid w:val="00DB0EC9"/>
    <w:rsid w:val="00DB1F6A"/>
    <w:rsid w:val="00DB3932"/>
    <w:rsid w:val="00DB44F7"/>
    <w:rsid w:val="00DC7A9D"/>
    <w:rsid w:val="00DD625E"/>
    <w:rsid w:val="00DD68C7"/>
    <w:rsid w:val="00DF1622"/>
    <w:rsid w:val="00DF7EC4"/>
    <w:rsid w:val="00E01707"/>
    <w:rsid w:val="00E026AF"/>
    <w:rsid w:val="00E0285D"/>
    <w:rsid w:val="00E20293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327E"/>
    <w:rsid w:val="00EB3F1C"/>
    <w:rsid w:val="00EB6692"/>
    <w:rsid w:val="00EC0671"/>
    <w:rsid w:val="00EC43CF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5298"/>
    <w:rsid w:val="00F93F97"/>
    <w:rsid w:val="00FA16F3"/>
    <w:rsid w:val="00FA789D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565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65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0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01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01B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01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01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565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65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0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0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0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0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0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948</properties:Words>
  <properties:Characters>5148</properties:Characters>
  <properties:Lines>132</properties:Lines>
  <properties:Paragraphs>63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2015-11-19T12:23:00Z</dcterms:created>
  <dc:creator>Korisnik</dc:creator>
  <cp:lastModifiedBy>Tanja Fidel</cp:lastModifiedBy>
  <cp:lastPrinted>2015-02-26T13:14:00Z</cp:lastPrinted>
  <dcterms:modified xmlns:xsi="http://www.w3.org/2001/XMLSchema-instance" xsi:type="dcterms:W3CDTF">2015-11-19T12:35:00Z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