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ef3f" w14:paraId="b55ef3f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403CD9">
        <w:t>159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403CD9">
        <w:t xml:space="preserve">RUŽMARIN BANJ </w:t>
      </w:r>
      <w:r w:rsidR="00403CD9" w:rsidRPr="005D3532">
        <w:t xml:space="preserve">d.o.o., </w:t>
      </w:r>
      <w:r w:rsidR="00403CD9">
        <w:t>Zadar</w:t>
      </w:r>
      <w:r w:rsidR="00403CD9" w:rsidRPr="005D3532">
        <w:t xml:space="preserve">, </w:t>
      </w:r>
      <w:r w:rsidR="00403CD9">
        <w:t>Ulica Špire Brusine 8</w:t>
      </w:r>
      <w:r w:rsidR="00403CD9" w:rsidRPr="005D3532">
        <w:t xml:space="preserve">, OIB: </w:t>
      </w:r>
      <w:r w:rsidR="00403CD9">
        <w:t>25871721916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403CD9">
        <w:t>Mariju Gržiniću iz Rijeke</w:t>
      </w:r>
      <w:r>
        <w:t xml:space="preserve">,  </w:t>
      </w:r>
      <w:r w:rsidR="00517527">
        <w:t>22</w:t>
      </w:r>
      <w:r w:rsidR="00B7471E">
        <w:t xml:space="preserve">. </w:t>
      </w:r>
      <w:r w:rsidR="009F61FF">
        <w:t>svibnja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9F61FF">
        <w:rPr>
          <w:b/>
        </w:rPr>
        <w:t>12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9F61FF">
        <w:rPr>
          <w:b/>
        </w:rPr>
        <w:t>lipnja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9F61FF">
        <w:rPr>
          <w:b/>
        </w:rPr>
        <w:t>10</w:t>
      </w:r>
      <w:r w:rsidR="00C6393F" w:rsidRPr="00C6393F">
        <w:rPr>
          <w:b/>
        </w:rPr>
        <w:t>,</w:t>
      </w:r>
      <w:r w:rsidR="00B65B35">
        <w:rPr>
          <w:b/>
        </w:rPr>
        <w:t>3</w:t>
      </w:r>
      <w:r w:rsidR="00403CD9">
        <w:rPr>
          <w:b/>
        </w:rPr>
        <w:t>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403CD9">
        <w:t>Mario Gržinić iz Rijeke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B65B35">
        <w:t>Zadar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403CD9">
        <w:t>Mario Gržinić iz Rijeke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403CD9">
        <w:t xml:space="preserve">RUŽMARIN BANJ </w:t>
      </w:r>
      <w:r w:rsidR="00403CD9" w:rsidRPr="005D3532">
        <w:t xml:space="preserve">d.o.o., </w:t>
      </w:r>
      <w:r w:rsidR="00403CD9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CC62D6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9F61FF">
        <w:t>6</w:t>
      </w:r>
      <w:r w:rsidR="00C6393F">
        <w:t xml:space="preserve"> St-</w:t>
      </w:r>
      <w:r w:rsidR="00403CD9">
        <w:t>22</w:t>
      </w:r>
      <w:r w:rsidR="00C6393F">
        <w:t>/</w:t>
      </w:r>
      <w:r w:rsidR="00E3211A">
        <w:t>20</w:t>
      </w:r>
      <w:r w:rsidR="00CC62D6">
        <w:t>18</w:t>
      </w:r>
      <w:r w:rsidR="00F61541">
        <w:t>-</w:t>
      </w:r>
      <w:r w:rsidR="00403CD9">
        <w:t>9</w:t>
      </w:r>
      <w:r w:rsidR="00C6393F">
        <w:t xml:space="preserve"> od </w:t>
      </w:r>
      <w:r w:rsidR="00403CD9">
        <w:t>30</w:t>
      </w:r>
      <w:r w:rsidR="00C6393F">
        <w:t xml:space="preserve">. </w:t>
      </w:r>
      <w:r w:rsidR="009F61FF">
        <w:t>ožujka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517527">
        <w:t>22</w:t>
      </w:r>
      <w:r w:rsidR="00B7471E">
        <w:t xml:space="preserve">. </w:t>
      </w:r>
      <w:r w:rsidR="009F61FF">
        <w:t>svibnja</w:t>
      </w:r>
      <w:r w:rsidR="00B7471E">
        <w:t xml:space="preserve"> 2018.</w:t>
      </w:r>
    </w:p>
    <w:p w:rsidRDefault="00A576FE" w:rsidP="00A576FE" w:rsidR="00A576FE"/>
    <w:p w:rsidRDefault="00B5598C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403CD9">
        <w:t>Mario Gržinić iz Rijeke</w:t>
      </w:r>
      <w:r w:rsidR="00403CD9" w:rsidRPr="005D3532">
        <w:t xml:space="preserve">, </w:t>
      </w:r>
      <w:r w:rsidR="00403CD9">
        <w:t>Antuna Barca 6/A</w:t>
      </w:r>
      <w:r>
        <w:t xml:space="preserve"> 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B5598C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B65B35">
      <w:t>15</w:t>
    </w:r>
    <w:r w:rsidR="00403CD9">
      <w:t>9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598C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5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9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5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9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RUŽMARIN BANJ društvo s ograničenom odgovornošću za projektiranje, trgovinu i usluge</izvorni_sadrzaj>
    <derivirana_varijabla naziv="DomainObject.Predmet.ProtustrankaFormated_1">  RUŽMARIN BANJ društvo s ograničenom odgovornošću za projektiranje, trgovinu i usluge</derivirana_varijabla>
  </DomainObject.Predmet.ProtustrankaFormated>
  <DomainObject.Predmet.ProtustrankaFormatedOIB>
    <izvorni_sadrzaj>  RUŽMARIN BANJ društvo s ograničenom odgovornošću za projektiranje, trgovinu i usluge, OIB 25871721916</izvorni_sadrzaj>
    <derivirana_varijabla naziv="DomainObject.Predmet.ProtustrankaFormatedOIB_1">  RUŽMARIN BANJ društvo s ograničenom odgovornošću za projektiranje, trgovinu i usluge, OIB 25871721916</derivirana_varijabla>
  </DomainObject.Predmet.ProtustrankaFormatedOIB>
  <DomainObject.Predmet.ProtustrankaFormatedWithAdress>
    <izvorni_sadrzaj> RUŽMARIN BANJ društvo s ograničenom odgovornošću za projektiranje, trgovinu i usluge, Ulica Špire Brusine 8, 23000 Zadar</izvorni_sadrzaj>
    <derivirana_varijabla naziv="DomainObject.Predmet.ProtustrankaFormatedWithAdress_1"> RUŽMARIN BANJ društvo s ograničenom odgovornošću za projektiranje, trgovinu i usluge, Ulica Špire Brusine 8, 23000 Zadar</derivirana_varijabla>
  </DomainObject.Predmet.ProtustrankaFormatedWithAdress>
  <DomainObject.Predmet.ProtustrankaFormatedWithAdressOIB>
    <izvorni_sadrzaj> RUŽMARIN BANJ društvo s ograničenom odgovornošću za projektiranje, trgovinu i usluge, OIB 25871721916, Ulica Špire Brusine 8, 23000 Zadar</izvorni_sadrzaj>
    <derivirana_varijabla naziv="DomainObject.Predmet.ProtustrankaFormatedWithAdressOIB_1"> RUŽMARIN BANJ društvo s ograničenom odgovornošću za projektiranje, trgovinu i usluge, OIB 25871721916, Ulica Špire Brusine 8, 23000 Zadar</derivirana_varijabla>
  </DomainObject.Predmet.ProtustrankaFormatedWithAdressOIB>
  <DomainObject.Predmet.ProtustrankaWithAdress>
    <izvorni_sadrzaj>RUŽMARIN BANJ društvo s ograničenom odgovornošću za projektiranje, trgovinu i usluge Ulica Špire Brusine 8, 23000 Zadar</izvorni_sadrzaj>
    <derivirana_varijabla naziv="DomainObject.Predmet.ProtustrankaWithAdress_1">RUŽMARIN BANJ društvo s ograničenom odgovornošću za projektiranje, trgovinu i usluge Ulica Špire Brusine 8, 23000 Zadar</derivirana_varijabla>
  </DomainObject.Predmet.ProtustrankaWithAdress>
  <DomainObject.Predmet.ProtustrankaWithAdressOIB>
    <izvorni_sadrzaj>RUŽMARIN BANJ društvo s ograničenom odgovornošću za projektiranje, trgovinu i usluge, OIB 25871721916, Ulica Špire Brusine 8, 23000 Zadar</izvorni_sadrzaj>
    <derivirana_varijabla naziv="DomainObject.Predmet.ProtustrankaWithAdressOIB_1">RUŽMARIN BANJ društvo s ograničenom odgovornošću za projektiranje, trgovinu i usluge, OIB 25871721916, Ulica Špire Brusine 8, 23000 Zadar</derivirana_varijabla>
  </DomainObject.Predmet.ProtustrankaWithAdressOIB>
  <DomainObject.Predmet.ProtustrankaNazivFormated>
    <izvorni_sadrzaj>RUŽMARIN BANJ društvo s ograničenom odgovornošću za projektiranje, trgovinu i usluge</izvorni_sadrzaj>
    <derivirana_varijabla naziv="DomainObject.Predmet.ProtustrankaNazivFormated_1">RUŽMARIN BANJ društvo s ograničenom odgovornošću za projektiranje, trgovinu i usluge</derivirana_varijabla>
  </DomainObject.Predmet.ProtustrankaNazivFormated>
  <DomainObject.Predmet.ProtustrankaNazivFormatedOIB>
    <izvorni_sadrzaj>RUŽMARIN BANJ društvo s ograničenom odgovornošću za projektiranje, trgovinu i usluge, OIB 25871721916</izvorni_sadrzaj>
    <derivirana_varijabla naziv="DomainObject.Predmet.ProtustrankaNazivFormatedOIB_1">RUŽMARIN BANJ društvo s ograničenom odgovornošću za projektiranje, trgovinu i usluge, OIB 25871721916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RUŽMARIN BANJ društvo s ograničenom odgovornošću za projektiranje, trgovinu i usluge</item>
    </izvorni_sadrzaj>
    <derivirana_varijabla naziv="DomainObject.Predmet.ProtuStrankaListFormated_1">
      <item>RUŽMARIN BANJ društvo s ograničenom odgovornošću za projektiranje, trgovinu i usluge</item>
    </derivirana_varijabla>
  </DomainObject.Predmet.ProtuStrankaListFormated>
  <DomainObject.Predmet.ProtuStrankaListFormatedOIB>
    <izvorni_sadrzaj>
      <item>RUŽMARIN BANJ društvo s ograničenom odgovornošću za projektiranje, trgovinu i usluge, OIB 25871721916</item>
    </izvorni_sadrzaj>
    <derivirana_varijabla naziv="DomainObject.Predmet.ProtuStrankaListFormatedOIB_1">
      <item>RUŽMARIN BANJ društvo s ograničenom odgovornošću za projektiranje, trgovinu i usluge, OIB 25871721916</item>
    </derivirana_varijabla>
  </DomainObject.Predmet.ProtuStrankaListFormatedOIB>
  <DomainObject.Predmet.ProtuStrankaListFormatedWithAdress>
    <izvorni_sadrzaj>
      <item>RUŽMARIN BANJ društvo s ograničenom odgovornošću za projektiranje, trgovinu i usluge, Ulica Špire Brusine 8, 23000 Zadar</item>
    </izvorni_sadrzaj>
    <derivirana_varijabla naziv="DomainObject.Predmet.ProtuStrankaListFormatedWithAdress_1">
      <item>RUŽMARIN BANJ društvo s ograničenom odgovornošću za projektiranje, trgovinu i usluge, Ulica Špire Brusine 8, 23000 Zadar</item>
    </derivirana_varijabla>
  </DomainObject.Predmet.ProtuStrankaListFormatedWithAdress>
  <DomainObject.Predmet.ProtuStrankaListFormatedWithAdressOIB>
    <izvorni_sadrzaj>
      <item>RUŽMARIN BANJ društvo s ograničenom odgovornošću za projektiranje, trgovinu i usluge, OIB 25871721916, Ulica Špire Brusine 8, 23000 Zadar</item>
    </izvorni_sadrzaj>
    <derivirana_varijabla naziv="DomainObject.Predmet.ProtuStrankaListFormatedWithAdressOIB_1">
      <item>RUŽMARIN BANJ društvo s ograničenom odgovornošću za projektiranje, trgovinu i usluge, OIB 25871721916, Ulica Špire Brusine 8, 23000 Zadar</item>
    </derivirana_varijabla>
  </DomainObject.Predmet.ProtuStrankaListFormatedWithAdressOIB>
  <DomainObject.Predmet.ProtuStrankaListNazivFormated>
    <izvorni_sadrzaj>
      <item>RUŽMARIN BANJ društvo s ograničenom odgovornošću za projektiranje, trgovinu i usluge</item>
    </izvorni_sadrzaj>
    <derivirana_varijabla naziv="DomainObject.Predmet.ProtuStrankaListNazivFormated_1">
      <item>RUŽMARIN BANJ društvo s ograničenom odgovornošću za projektiranje, trgovinu i usluge</item>
    </derivirana_varijabla>
  </DomainObject.Predmet.ProtuStrankaListNazivFormated>
  <DomainObject.Predmet.ProtuStrankaListNazivFormatedOIB>
    <izvorni_sadrzaj>
      <item>RUŽMARIN BANJ društvo s ograničenom odgovornošću za projektiranje, trgovinu i usluge, OIB 25871721916</item>
    </izvorni_sadrzaj>
    <derivirana_varijabla naziv="DomainObject.Predmet.ProtuStrankaListNazivFormatedOIB_1">
      <item>RUŽMARIN BANJ društvo s ograničenom odgovornošću za projektiranje, trgovinu i usluge, OIB 25871721916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RUŽMARIN BANJ društvo s ograničenom odgovornošću za projektiranje, trgovinu i usluge</izvorni_sadrzaj>
    <derivirana_varijabla naziv="DomainObject.Predmet.ProtustrankaIDrugi_1">RUŽMARIN BANJ društvo s ograničenom odgovornošću za projektiranje,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RUŽMARIN BANJ društvo s ograničenom odgovornošću za projektiranje, trgovinu i usluge, OIB 25871721916, Ulica Špire Brusine 8, 23000 Zadar</izvorni_sadrzaj>
    <derivirana_varijabla naziv="DomainObject.Predmet.ProtustrankaIDrugiAdressOIB_1">RUŽMARIN BANJ društvo s ograničenom odgovornošću za projektiranje, trgovinu i usluge, OIB 25871721916, Ulica Špire Brusine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RUŽMARIN BANJ društvo s ograničenom odgovornošću za projektiranje, trgovinu i usluge</item>
      <item>FINA</item>
    </izvorni_sadrzaj>
    <derivirana_varijabla naziv="DomainObject.Predmet.SudioniciListNaziv_1">
      <item>RUŽMARIN BANJ društvo s ograničenom odgovornošću za projektiranje, trgovinu i usluge</item>
      <item>FINA</item>
    </derivirana_varijabla>
  </DomainObject.Predmet.SudioniciListNaziv>
  <DomainObject.Predmet.SudioniciListAdressOIB>
    <izvorni_sadrzaj>
      <item>RUŽMARIN BANJ društvo s ograničenom odgovornošću za projektiranje, trgovinu i usluge, OIB 25871721916, Ulica Špire Brusine 8,23000 Zadar</item>
      <item>FINA, OIB 85821130368</item>
    </izvorni_sadrzaj>
    <derivirana_varijabla naziv="DomainObject.Predmet.SudioniciListAdressOIB_1">
      <item>RUŽMARIN BANJ društvo s ograničenom odgovornošću za projektiranje, trgovinu i usluge, OIB 25871721916, Ulica Špire Brusine 8,23000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25871721916</item>
      <item>, OIB 85821130368</item>
    </izvorni_sadrzaj>
    <derivirana_varijabla naziv="DomainObject.Predmet.SudioniciListNazivOIB_1">
      <item>, OIB 25871721916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E0C2F-AE8E-4CE1-8D92-3068B766A9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2581</properties:Characters>
  <properties:Lines>79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2018-05-21T12:11:00Z</dcterms:created>
  <dc:creator>Administrator</dc:creator>
  <cp:lastModifiedBy>Ante Rubelj</cp:lastModifiedBy>
  <cp:lastPrinted>2018-05-22T10:37:00Z</cp:lastPrinted>
  <dcterms:modified xmlns:xsi="http://www.w3.org/2001/XMLSchema-instance" xsi:type="dcterms:W3CDTF">2018-05-22T10:37:00Z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(1St-159-18-2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