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f9876ba" w14:paraId="f9876ba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E97240">
        <w:rPr>
          <w:sz w:val="22"/>
          <w:szCs w:val="22"/>
        </w:rPr>
        <w:t xml:space="preserve"> 19</w:t>
      </w:r>
      <w:r w:rsidR="00307FC3">
        <w:rPr>
          <w:sz w:val="22"/>
          <w:szCs w:val="22"/>
        </w:rPr>
        <w:t xml:space="preserve"> St-438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307FC3">
        <w:t>IDEMO – INSTITUT ZA DEMOKRACIJU</w:t>
      </w:r>
      <w:r w:rsidR="002761BD">
        <w:t>,</w:t>
      </w:r>
      <w:r w:rsidRPr="00D7388E">
        <w:t xml:space="preserve"> OIB: </w:t>
      </w:r>
      <w:r w:rsidR="00307FC3">
        <w:t>23548576345,</w:t>
      </w:r>
      <w:r w:rsidRPr="00D7388E">
        <w:t xml:space="preserve"> </w:t>
      </w:r>
      <w:r w:rsidR="00BC0A1B">
        <w:t>registarski broj: 210</w:t>
      </w:r>
      <w:r w:rsidR="00307FC3">
        <w:t xml:space="preserve">04539, </w:t>
      </w:r>
      <w:r w:rsidR="00BC0A1B">
        <w:t xml:space="preserve">Zagreb, </w:t>
      </w:r>
      <w:r w:rsidR="00307FC3">
        <w:t>Ilica 73</w:t>
      </w:r>
      <w:r w:rsidR="00BC0A1B">
        <w:t xml:space="preserve">, </w:t>
      </w:r>
      <w:r w:rsidRPr="00D7388E">
        <w:t xml:space="preserve">temeljem članka 430. Stečajnog zakona (NN 71/15, dalje: SZ), </w:t>
      </w:r>
      <w:r w:rsidR="002D1E84">
        <w:t>23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307FC3">
        <w:t>IDEMO – INSTITUT ZA DEMOKRACIJU,</w:t>
      </w:r>
      <w:r w:rsidR="00307FC3" w:rsidRPr="00D7388E">
        <w:t xml:space="preserve"> OIB: </w:t>
      </w:r>
      <w:r w:rsidR="00307FC3">
        <w:t>23548576345,</w:t>
      </w:r>
      <w:r w:rsidR="00307FC3" w:rsidRPr="00D7388E">
        <w:t xml:space="preserve"> </w:t>
      </w:r>
      <w:r w:rsidR="00307FC3">
        <w:t>registarski broj: 21004539, Zagreb, Ilica 73</w:t>
      </w:r>
      <w:r w:rsidR="002761BD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307FC3">
        <w:t>17.586,59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 se osoba ovlaštena za zastupanje dužnik, </w:t>
      </w:r>
      <w:r w:rsidR="00307FC3">
        <w:t xml:space="preserve">Vjekoslav Singer, </w:t>
      </w:r>
      <w:r w:rsidR="004B2727">
        <w:t xml:space="preserve">OIB:  53407997812,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415A0B">
        <w:t>438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2D1E84">
        <w:t>23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>
        <w:t>8/6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3E7C"/>
    <w:rsid w:val="000B425A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716CD"/>
    <w:rsid w:val="00173293"/>
    <w:rsid w:val="00190F3D"/>
    <w:rsid w:val="001921EC"/>
    <w:rsid w:val="001C5C4D"/>
    <w:rsid w:val="001D7DC0"/>
    <w:rsid w:val="001E315F"/>
    <w:rsid w:val="001F248F"/>
    <w:rsid w:val="001F3355"/>
    <w:rsid w:val="00251B38"/>
    <w:rsid w:val="002555BE"/>
    <w:rsid w:val="00274EC6"/>
    <w:rsid w:val="002761BD"/>
    <w:rsid w:val="00284443"/>
    <w:rsid w:val="002A0EEC"/>
    <w:rsid w:val="002A5E1C"/>
    <w:rsid w:val="002D1E84"/>
    <w:rsid w:val="00307FC3"/>
    <w:rsid w:val="003110DD"/>
    <w:rsid w:val="00344B0E"/>
    <w:rsid w:val="003508F9"/>
    <w:rsid w:val="00361BFF"/>
    <w:rsid w:val="00364538"/>
    <w:rsid w:val="00364EB7"/>
    <w:rsid w:val="003858E9"/>
    <w:rsid w:val="003908EC"/>
    <w:rsid w:val="003E4468"/>
    <w:rsid w:val="003F4A82"/>
    <w:rsid w:val="003F6233"/>
    <w:rsid w:val="00400D51"/>
    <w:rsid w:val="004049C3"/>
    <w:rsid w:val="00415A0B"/>
    <w:rsid w:val="00461804"/>
    <w:rsid w:val="00463C3F"/>
    <w:rsid w:val="004A5B00"/>
    <w:rsid w:val="004B2727"/>
    <w:rsid w:val="004C18BC"/>
    <w:rsid w:val="005225A9"/>
    <w:rsid w:val="005260B0"/>
    <w:rsid w:val="00532380"/>
    <w:rsid w:val="005334A7"/>
    <w:rsid w:val="00542B36"/>
    <w:rsid w:val="0058329E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5ED3"/>
    <w:rsid w:val="00707BD2"/>
    <w:rsid w:val="00720319"/>
    <w:rsid w:val="00740D9B"/>
    <w:rsid w:val="0075404A"/>
    <w:rsid w:val="0076403C"/>
    <w:rsid w:val="007667D7"/>
    <w:rsid w:val="00775AD5"/>
    <w:rsid w:val="00783908"/>
    <w:rsid w:val="0079370E"/>
    <w:rsid w:val="007B35A9"/>
    <w:rsid w:val="007C75AC"/>
    <w:rsid w:val="008169C7"/>
    <w:rsid w:val="00820EAB"/>
    <w:rsid w:val="008241A3"/>
    <w:rsid w:val="008365B6"/>
    <w:rsid w:val="00850ECF"/>
    <w:rsid w:val="008669FB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A55D6"/>
    <w:rsid w:val="009C4D46"/>
    <w:rsid w:val="00A15B34"/>
    <w:rsid w:val="00A324F9"/>
    <w:rsid w:val="00A4743F"/>
    <w:rsid w:val="00A87DC1"/>
    <w:rsid w:val="00A91681"/>
    <w:rsid w:val="00A958D2"/>
    <w:rsid w:val="00AB536E"/>
    <w:rsid w:val="00AC1305"/>
    <w:rsid w:val="00AD67F8"/>
    <w:rsid w:val="00B153E2"/>
    <w:rsid w:val="00B6125C"/>
    <w:rsid w:val="00B81691"/>
    <w:rsid w:val="00B81BF6"/>
    <w:rsid w:val="00BC0A1B"/>
    <w:rsid w:val="00BE2F48"/>
    <w:rsid w:val="00C05BEE"/>
    <w:rsid w:val="00C13E72"/>
    <w:rsid w:val="00C24C2D"/>
    <w:rsid w:val="00C3258D"/>
    <w:rsid w:val="00C5174F"/>
    <w:rsid w:val="00C52573"/>
    <w:rsid w:val="00C657DA"/>
    <w:rsid w:val="00C66997"/>
    <w:rsid w:val="00C70A82"/>
    <w:rsid w:val="00C77AC4"/>
    <w:rsid w:val="00C77BE6"/>
    <w:rsid w:val="00C82963"/>
    <w:rsid w:val="00C83064"/>
    <w:rsid w:val="00C95043"/>
    <w:rsid w:val="00CA4E43"/>
    <w:rsid w:val="00CA7F62"/>
    <w:rsid w:val="00CB16AA"/>
    <w:rsid w:val="00CB2A9D"/>
    <w:rsid w:val="00CC1E31"/>
    <w:rsid w:val="00CC6607"/>
    <w:rsid w:val="00CE2D40"/>
    <w:rsid w:val="00D04D90"/>
    <w:rsid w:val="00D25127"/>
    <w:rsid w:val="00D50DB9"/>
    <w:rsid w:val="00D6060B"/>
    <w:rsid w:val="00D61325"/>
    <w:rsid w:val="00D668C9"/>
    <w:rsid w:val="00D71279"/>
    <w:rsid w:val="00D7388E"/>
    <w:rsid w:val="00D747A3"/>
    <w:rsid w:val="00D87EF8"/>
    <w:rsid w:val="00D95CE2"/>
    <w:rsid w:val="00DF2CDA"/>
    <w:rsid w:val="00E42342"/>
    <w:rsid w:val="00E63D95"/>
    <w:rsid w:val="00E65B69"/>
    <w:rsid w:val="00E958F4"/>
    <w:rsid w:val="00E96B36"/>
    <w:rsid w:val="00E97240"/>
    <w:rsid w:val="00EA23B7"/>
    <w:rsid w:val="00EF1A85"/>
    <w:rsid w:val="00EF7D7D"/>
    <w:rsid w:val="00F17344"/>
    <w:rsid w:val="00F254BB"/>
    <w:rsid w:val="00F264FF"/>
    <w:rsid w:val="00F27116"/>
    <w:rsid w:val="00F57A94"/>
    <w:rsid w:val="00F64550"/>
    <w:rsid w:val="00F8027B"/>
    <w:rsid w:val="00FA01DD"/>
    <w:rsid w:val="00FA5DC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73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3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3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3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3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73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3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3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3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3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St-438/2018</izvorni_sadrzaj>
    <derivirana_varijabla naziv="DomainObject.Predmet.OznakaBroj_1">St-438/2018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IDEMO - INSTITUT ZA DEMOKRACIJU</izvorni_sadrzaj>
    <derivirana_varijabla naziv="DomainObject.Predmet.ProtustrankaFormated_1">  IDEMO - INSTITUT ZA DEMOKRACIJU</derivirana_varijabla>
  </DomainObject.Predmet.ProtustrankaFormated>
  <DomainObject.Predmet.ProtustrankaFormatedOIB>
    <izvorni_sadrzaj>  IDEMO - INSTITUT ZA DEMOKRACIJU, OIB 23548576345</izvorni_sadrzaj>
    <derivirana_varijabla naziv="DomainObject.Predmet.ProtustrankaFormatedOIB_1">  IDEMO - INSTITUT ZA DEMOKRACIJU, OIB 23548576345</derivirana_varijabla>
  </DomainObject.Predmet.ProtustrankaFormatedOIB>
  <DomainObject.Predmet.ProtustrankaFormatedWithAdress>
    <izvorni_sadrzaj> IDEMO - INSTITUT ZA DEMOKRACIJU, Ilica 73, 10000 Zagreb</izvorni_sadrzaj>
    <derivirana_varijabla naziv="DomainObject.Predmet.ProtustrankaFormatedWithAdress_1"> IDEMO - INSTITUT ZA DEMOKRACIJU, Ilica 73, 10000 Zagreb</derivirana_varijabla>
  </DomainObject.Predmet.ProtustrankaFormatedWithAdress>
  <DomainObject.Predmet.ProtustrankaFormatedWithAdressOIB>
    <izvorni_sadrzaj> IDEMO - INSTITUT ZA DEMOKRACIJU, OIB 23548576345, Ilica 73, 10000 Zagreb</izvorni_sadrzaj>
    <derivirana_varijabla naziv="DomainObject.Predmet.ProtustrankaFormatedWithAdressOIB_1"> IDEMO - INSTITUT ZA DEMOKRACIJU, OIB 23548576345, Ilica 73, 10000 Zagreb</derivirana_varijabla>
  </DomainObject.Predmet.ProtustrankaFormatedWithAdressOIB>
  <DomainObject.Predmet.ProtustrankaWithAdress>
    <izvorni_sadrzaj>IDEMO - INSTITUT ZA DEMOKRACIJU Ilica 73, 10000 Zagreb</izvorni_sadrzaj>
    <derivirana_varijabla naziv="DomainObject.Predmet.ProtustrankaWithAdress_1">IDEMO - INSTITUT ZA DEMOKRACIJU Ilica 73, 10000 Zagreb</derivirana_varijabla>
  </DomainObject.Predmet.ProtustrankaWithAdress>
  <DomainObject.Predmet.ProtustrankaWithAdressOIB>
    <izvorni_sadrzaj>IDEMO - INSTITUT ZA DEMOKRACIJU, OIB 23548576345, Ilica 73, 10000 Zagreb</izvorni_sadrzaj>
    <derivirana_varijabla naziv="DomainObject.Predmet.ProtustrankaWithAdressOIB_1">IDEMO - INSTITUT ZA DEMOKRACIJU, OIB 23548576345, Ilica 73, 10000 Zagreb</derivirana_varijabla>
  </DomainObject.Predmet.ProtustrankaWithAdressOIB>
  <DomainObject.Predmet.ProtustrankaNazivFormated>
    <izvorni_sadrzaj>IDEMO - INSTITUT ZA DEMOKRACIJU</izvorni_sadrzaj>
    <derivirana_varijabla naziv="DomainObject.Predmet.ProtustrankaNazivFormated_1">IDEMO - INSTITUT ZA DEMOKRACIJU</derivirana_varijabla>
  </DomainObject.Predmet.ProtustrankaNazivFormated>
  <DomainObject.Predmet.ProtustrankaNazivFormatedOIB>
    <izvorni_sadrzaj>IDEMO - INSTITUT ZA DEMOKRACIJU, OIB 23548576345</izvorni_sadrzaj>
    <derivirana_varijabla naziv="DomainObject.Predmet.ProtustrankaNazivFormatedOIB_1">IDEMO - INSTITUT ZA DEMOKRACIJU, OIB 23548576345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IDEMO - INSTITUT ZA DEMOKRACIJU</item>
    </izvorni_sadrzaj>
    <derivirana_varijabla naziv="DomainObject.Predmet.ProtuStrankaListFormated_1">
      <item>IDEMO - INSTITUT ZA DEMOKRACIJU</item>
    </derivirana_varijabla>
  </DomainObject.Predmet.ProtuStrankaListFormated>
  <DomainObject.Predmet.ProtuStrankaListFormatedOIB>
    <izvorni_sadrzaj>
      <item>IDEMO - INSTITUT ZA DEMOKRACIJU, OIB 23548576345</item>
    </izvorni_sadrzaj>
    <derivirana_varijabla naziv="DomainObject.Predmet.ProtuStrankaListFormatedOIB_1">
      <item>IDEMO - INSTITUT ZA DEMOKRACIJU, OIB 23548576345</item>
    </derivirana_varijabla>
  </DomainObject.Predmet.ProtuStrankaListFormatedOIB>
  <DomainObject.Predmet.ProtuStrankaListFormatedWithAdress>
    <izvorni_sadrzaj>
      <item>IDEMO - INSTITUT ZA DEMOKRACIJU, Ilica 73, 10000 Zagreb</item>
    </izvorni_sadrzaj>
    <derivirana_varijabla naziv="DomainObject.Predmet.ProtuStrankaListFormatedWithAdress_1">
      <item>IDEMO - INSTITUT ZA DEMOKRACIJU, Ilica 73, 10000 Zagreb</item>
    </derivirana_varijabla>
  </DomainObject.Predmet.ProtuStrankaListFormatedWithAdress>
  <DomainObject.Predmet.ProtuStrankaListFormatedWithAdressOIB>
    <izvorni_sadrzaj>
      <item>IDEMO - INSTITUT ZA DEMOKRACIJU, OIB 23548576345, Ilica 73, 10000 Zagreb</item>
    </izvorni_sadrzaj>
    <derivirana_varijabla naziv="DomainObject.Predmet.ProtuStrankaListFormatedWithAdressOIB_1">
      <item>IDEMO - INSTITUT ZA DEMOKRACIJU, OIB 23548576345, Ilica 73, 10000 Zagreb</item>
    </derivirana_varijabla>
  </DomainObject.Predmet.ProtuStrankaListFormatedWithAdressOIB>
  <DomainObject.Predmet.ProtuStrankaListNazivFormated>
    <izvorni_sadrzaj>
      <item>IDEMO - INSTITUT ZA DEMOKRACIJU</item>
    </izvorni_sadrzaj>
    <derivirana_varijabla naziv="DomainObject.Predmet.ProtuStrankaListNazivFormated_1">
      <item>IDEMO - INSTITUT ZA DEMOKRACIJU</item>
    </derivirana_varijabla>
  </DomainObject.Predmet.ProtuStrankaListNazivFormated>
  <DomainObject.Predmet.ProtuStrankaListNazivFormatedOIB>
    <izvorni_sadrzaj>
      <item>IDEMO - INSTITUT ZA DEMOKRACIJU, OIB 23548576345</item>
    </izvorni_sadrzaj>
    <derivirana_varijabla naziv="DomainObject.Predmet.ProtuStrankaListNazivFormatedOIB_1">
      <item>IDEMO - INSTITUT ZA DEMOKRACIJU, OIB 23548576345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IDEMO - INSTITUT ZA DEMOKRACIJU</izvorni_sadrzaj>
    <derivirana_varijabla naziv="DomainObject.Predmet.ProtustrankaIDrugi_1">IDEMO - INSTITUT ZA DEMOKRACIJU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IDEMO - INSTITUT ZA DEMOKRACIJU, OIB 23548576345, Ilica 73, 10000 Zagreb</izvorni_sadrzaj>
    <derivirana_varijabla naziv="DomainObject.Predmet.ProtustrankaIDrugiAdressOIB_1">IDEMO - INSTITUT ZA DEMOKRACIJU, OIB 23548576345, Ilica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IDEMO - INSTITUT ZA DEMOKRACIJU</item>
      <item>FINA Regionalni centar Zagreb</item>
    </izvorni_sadrzaj>
    <derivirana_varijabla naziv="DomainObject.Predmet.SudioniciListNaziv_1">
      <item>IDEMO - INSTITUT ZA DEMOKRACIJU</item>
      <item>FINA Regionalni centar Zagreb</item>
    </derivirana_varijabla>
  </DomainObject.Predmet.SudioniciListNaziv>
  <DomainObject.Predmet.SudioniciListAdressOIB>
    <izvorni_sadrzaj>
      <item>IDEMO - INSTITUT ZA DEMOKRACIJU, OIB 23548576345, Ilica 73,10000 Zagreb</item>
      <item>FINA Regionalni centar Zagreb, OIB 85821130368, Trg svibanjskih žrtava 1995. 1,10000 Zagreb</item>
    </izvorni_sadrzaj>
    <derivirana_varijabla naziv="DomainObject.Predmet.SudioniciListAdressOIB_1">
      <item>IDEMO - INSTITUT ZA DEMOKRACIJU, OIB 23548576345, Ilica 73,10000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23548576345</item>
      <item>, OIB 85821130368</item>
    </izvorni_sadrzaj>
    <derivirana_varijabla naziv="DomainObject.Predmet.SudioniciListNazivOIB_1">
      <item>, OIB 23548576345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7CA93C-396D-41DA-B6C7-062247C815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2142</properties:Characters>
  <properties:Lines>56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2018-04-23T08:50:00Z</dcterms:created>
  <dc:creator>Snježana Andrijanić</dc:creator>
  <cp:lastModifiedBy>Snježana Andrijanić</cp:lastModifiedBy>
  <cp:lastPrinted>2018-04-23T12:22:00Z</cp:lastPrinted>
  <dcterms:modified xmlns:xsi="http://www.w3.org/2001/XMLSchema-instance" xsi:type="dcterms:W3CDTF">2018-04-24T06:57:00Z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(St-438-18.docx)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