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1833" w14:paraId="53f1833" w:rsidRDefault="00B74707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2</w:t>
      </w:r>
      <w:r w:rsidR="00485215">
        <w:t xml:space="preserve"> St-</w:t>
      </w:r>
      <w:r w:rsidR="00B25936">
        <w:t>582/16-21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6E0B0B" w:rsidP="00485215" w:rsidR="006E0B0B">
      <w:pPr>
        <w:spacing w:lineRule="auto" w:line="240" w:after="0"/>
        <w:jc w:val="center"/>
      </w:pPr>
    </w:p>
    <w:p w:rsidRDefault="00B25936" w:rsidP="00B25936" w:rsidR="004B6667">
      <w:pPr>
        <w:spacing w:lineRule="auto" w:line="240"/>
        <w:ind w:firstLine="708"/>
        <w:jc w:val="both"/>
      </w:pPr>
      <w:r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RENZ KONZALTING d.o.o., OIB: 59170953826 sa sjedištem u Akademika Mirka Maleza 85, 42240 Ivanec, </w:t>
      </w:r>
      <w:r w:rsidR="004B6667">
        <w:t>dana 29. prosinca 2016.</w:t>
      </w: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I. Pozivaju se vjerovnici</w:t>
      </w:r>
      <w:r w:rsidR="00B41D33">
        <w:t xml:space="preserve"> dužnika</w:t>
      </w:r>
      <w:r>
        <w:t xml:space="preserve"> </w:t>
      </w:r>
      <w:r w:rsidR="00B25936">
        <w:t>RENZ KONZALTING d.o.o., OIB: 59170953826 sa sjedištem u Akademika Mirka Maleza 85, 42240 Ivanec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B25936">
        <w:t>582</w:t>
      </w:r>
      <w:r w:rsidR="006E0B0B">
        <w:t>/16</w:t>
      </w:r>
      <w:r w:rsidR="006970B0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B25936">
        <w:t>RENZ KONZALTING d.o.o., OIB: 59170953826 sa sjedištem u Akademika Mirka Maleza 85, 42240 Ivanec</w:t>
      </w:r>
      <w:r w:rsidR="004B6F4B">
        <w:t>.</w:t>
      </w:r>
      <w:r w:rsidR="00355232">
        <w:t xml:space="preserve"> 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5D5B44" w:rsidR="005D5B44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B25936">
        <w:t>5</w:t>
      </w:r>
      <w:r w:rsidR="006E0B0B">
        <w:t>.</w:t>
      </w:r>
      <w:r w:rsidR="00B25936">
        <w:t>4</w:t>
      </w:r>
      <w:r w:rsidR="006E0B0B">
        <w:t>.</w:t>
      </w:r>
      <w:r w:rsidR="005D5B44">
        <w:t>2016</w:t>
      </w:r>
      <w:r w:rsidR="00561009">
        <w:t xml:space="preserve">. </w:t>
      </w:r>
      <w:r w:rsidR="005D5B44">
        <w:t xml:space="preserve">podnio ovome sudu prijedlog za otvaranje stečajnog postupka nad dužnikom, navodeći da dužnik na dan  </w:t>
      </w:r>
      <w:r w:rsidR="006E0B0B">
        <w:t>1.9.2015.</w:t>
      </w:r>
      <w:r w:rsidR="005D5B44">
        <w:t xml:space="preserve"> ima evidentirane neizvršene osnove za plaćanje u ukupnom iznosu od </w:t>
      </w:r>
      <w:r w:rsidR="00B25936">
        <w:t>7.175.57</w:t>
      </w:r>
      <w:r w:rsidR="005D5B44">
        <w:t xml:space="preserve"> kn.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B25936">
        <w:t>582/16-4</w:t>
      </w:r>
      <w:r w:rsidR="00AC21BE">
        <w:t xml:space="preserve"> </w:t>
      </w:r>
      <w:r w:rsidRPr="00554F6A">
        <w:t xml:space="preserve">od </w:t>
      </w:r>
      <w:r w:rsidR="00B25936">
        <w:t>5</w:t>
      </w:r>
      <w:r w:rsidR="00AC21BE">
        <w:t>.</w:t>
      </w:r>
      <w:r w:rsidR="00B25936">
        <w:t>5</w:t>
      </w:r>
      <w:r w:rsidR="006E0B0B">
        <w:t>.2016.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6E0B0B">
        <w:t>29</w:t>
      </w:r>
      <w:r>
        <w:t xml:space="preserve">. </w:t>
      </w:r>
      <w:r w:rsidR="006E0B0B">
        <w:t>prosinca</w:t>
      </w:r>
      <w:r>
        <w:t xml:space="preserve"> 201</w:t>
      </w:r>
      <w:r w:rsidR="00D967FE">
        <w:t>6</w:t>
      </w:r>
      <w:r>
        <w:t>.</w:t>
      </w:r>
      <w:r w:rsidR="005D5B44">
        <w:t xml:space="preserve"> godine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F8114A">
        <w:t>, v.r.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3509" w:rsidP="00485215" w:rsidR="00923509">
      <w:pPr>
        <w:spacing w:lineRule="auto" w:line="240" w:after="0"/>
      </w:pPr>
      <w:r>
        <w:separator/>
      </w:r>
    </w:p>
  </w:endnote>
  <w:endnote w:id="0" w:type="continuationSeparator">
    <w:p w:rsidRDefault="00923509" w:rsidP="00485215" w:rsidR="009235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3509" w:rsidP="00485215" w:rsidR="00923509">
      <w:pPr>
        <w:spacing w:lineRule="auto" w:line="240" w:after="0"/>
      </w:pPr>
      <w:r>
        <w:separator/>
      </w:r>
    </w:p>
  </w:footnote>
  <w:footnote w:id="0" w:type="continuationSeparator">
    <w:p w:rsidRDefault="00923509" w:rsidP="00485215" w:rsidR="0092350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14A">
          <w:rPr>
            <w:noProof/>
          </w:rPr>
          <w:t>2</w:t>
        </w:r>
        <w:r>
          <w:fldChar w:fldCharType="end"/>
        </w:r>
      </w:p>
    </w:sdtContent>
  </w:sdt>
  <w:p w:rsidRDefault="00B25936" w:rsidP="00B25936" w:rsidR="00B25936">
    <w:pPr>
      <w:spacing w:lineRule="auto" w:line="240" w:after="0"/>
      <w:jc w:val="right"/>
    </w:pPr>
    <w:r>
      <w:t>Poslovni broj: 2 St-582/16-21</w:t>
    </w:r>
  </w:p>
  <w:p w:rsidRDefault="00F8114A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C2925"/>
    <w:rsid w:val="00192606"/>
    <w:rsid w:val="001A10AB"/>
    <w:rsid w:val="001F37AD"/>
    <w:rsid w:val="002252F6"/>
    <w:rsid w:val="00233C6F"/>
    <w:rsid w:val="0033218E"/>
    <w:rsid w:val="00355232"/>
    <w:rsid w:val="003C1AF9"/>
    <w:rsid w:val="003E449C"/>
    <w:rsid w:val="003E77B3"/>
    <w:rsid w:val="0044635E"/>
    <w:rsid w:val="004532DB"/>
    <w:rsid w:val="00485215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E0B0B"/>
    <w:rsid w:val="007956EF"/>
    <w:rsid w:val="00847C43"/>
    <w:rsid w:val="00871F49"/>
    <w:rsid w:val="008A2FD1"/>
    <w:rsid w:val="008A44D0"/>
    <w:rsid w:val="00923509"/>
    <w:rsid w:val="00996A66"/>
    <w:rsid w:val="009A5633"/>
    <w:rsid w:val="009C3CE4"/>
    <w:rsid w:val="00A61A82"/>
    <w:rsid w:val="00A9114B"/>
    <w:rsid w:val="00AB098A"/>
    <w:rsid w:val="00AC21BE"/>
    <w:rsid w:val="00B20F0E"/>
    <w:rsid w:val="00B25936"/>
    <w:rsid w:val="00B41D33"/>
    <w:rsid w:val="00B53C87"/>
    <w:rsid w:val="00B74707"/>
    <w:rsid w:val="00BE68D1"/>
    <w:rsid w:val="00C6451F"/>
    <w:rsid w:val="00CB6F0D"/>
    <w:rsid w:val="00D2120A"/>
    <w:rsid w:val="00D35705"/>
    <w:rsid w:val="00D967FE"/>
    <w:rsid w:val="00DA3151"/>
    <w:rsid w:val="00DC78D8"/>
    <w:rsid w:val="00E01330"/>
    <w:rsid w:val="00E03C60"/>
    <w:rsid w:val="00E370B3"/>
    <w:rsid w:val="00E95CD7"/>
    <w:rsid w:val="00EB2694"/>
    <w:rsid w:val="00EF13C2"/>
    <w:rsid w:val="00F8114A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F811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1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1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1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1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F811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1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1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1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1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St-582/2016</izvorni_sadrzaj>
    <derivirana_varijabla naziv="DomainObject.Predmet.OznakaBroj_1">St-582/2016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RENZ KONZALTING društvo s ograničenom odgovornošću za poslovne usluge</izvorni_sadrzaj>
    <derivirana_varijabla naziv="DomainObject.Predmet.ProtustrankaFormated_1">  RENZ KONZALTING društvo s ograničenom odgovornošću za poslovne usluge</derivirana_varijabla>
  </DomainObject.Predmet.ProtustrankaFormated>
  <DomainObject.Predmet.ProtustrankaFormatedOIB>
    <izvorni_sadrzaj>  RENZ KONZALTING društvo s ograničenom odgovornošću za poslovne usluge, OIB 59170953826</izvorni_sadrzaj>
    <derivirana_varijabla naziv="DomainObject.Predmet.ProtustrankaFormatedOIB_1">  RENZ KONZALTING društvo s ograničenom odgovornošću za poslovne usluge, OIB 59170953826</derivirana_varijabla>
  </DomainObject.Predmet.ProtustrankaFormatedOIB>
  <DomainObject.Predmet.ProtustrankaFormatedWithAdress>
    <izvorni_sadrzaj> RENZ KONZALTING društvo s ograničenom odgovornošću za poslovne usluge, Akademika Mirka Maleza 85, 42240 Ivanec</izvorni_sadrzaj>
    <derivirana_varijabla naziv="DomainObject.Predmet.ProtustrankaFormatedWithAdress_1"> RENZ KONZALTING društvo s ograničenom odgovornošću za poslovne usluge, Akademika Mirka Maleza 85, 42240 Ivanec</derivirana_varijabla>
  </DomainObject.Predmet.ProtustrankaFormatedWithAdress>
  <DomainObject.Predmet.ProtustrankaFormatedWithAdressOIB>
    <izvorni_sadrzaj> RENZ KONZALTING društvo s ograničenom odgovornošću za poslovne usluge, OIB 59170953826, Akademika Mirka Maleza 85, 42240 Ivanec</izvorni_sadrzaj>
    <derivirana_varijabla naziv="DomainObject.Predmet.ProtustrankaFormatedWithAdressOIB_1"> RENZ KONZALTING društvo s ograničenom odgovornošću za poslovne usluge, OIB 59170953826, Akademika Mirka Maleza 85, 42240 Ivanec</derivirana_varijabla>
  </DomainObject.Predmet.ProtustrankaFormatedWithAdressOIB>
  <DomainObject.Predmet.ProtustrankaWithAdress>
    <izvorni_sadrzaj>RENZ KONZALTING društvo s ograničenom odgovornošću za poslovne usluge Akademika Mirka Maleza 85, 42240 Ivanec</izvorni_sadrzaj>
    <derivirana_varijabla naziv="DomainObject.Predmet.ProtustrankaWithAdress_1">RENZ KONZALTING društvo s ograničenom odgovornošću za poslovne usluge Akademika Mirka Maleza 85, 42240 Ivanec</derivirana_varijabla>
  </DomainObject.Predmet.ProtustrankaWithAdress>
  <DomainObject.Predmet.ProtustrankaWithAdressOIB>
    <izvorni_sadrzaj>RENZ KONZALTING društvo s ograničenom odgovornošću za poslovne usluge, OIB 59170953826, Akademika Mirka Maleza 85, 42240 Ivanec</izvorni_sadrzaj>
    <derivirana_varijabla naziv="DomainObject.Predmet.ProtustrankaWithAdressOIB_1">RENZ KONZALTING društvo s ograničenom odgovornošću za poslovne usluge, OIB 59170953826, Akademika Mirka Maleza 85, 42240 Ivanec</derivirana_varijabla>
  </DomainObject.Predmet.ProtustrankaWithAdressOIB>
  <DomainObject.Predmet.ProtustrankaNazivFormated>
    <izvorni_sadrzaj>RENZ KONZALTING društvo s ograničenom odgovornošću za poslovne usluge</izvorni_sadrzaj>
    <derivirana_varijabla naziv="DomainObject.Predmet.ProtustrankaNazivFormated_1">RENZ KONZALTING društvo s ograničenom odgovornošću za poslovne usluge</derivirana_varijabla>
  </DomainObject.Predmet.ProtustrankaNazivFormated>
  <DomainObject.Predmet.ProtustrankaNazivFormatedOIB>
    <izvorni_sadrzaj>RENZ KONZALTING društvo s ograničenom odgovornošću za poslovne usluge, OIB 59170953826</izvorni_sadrzaj>
    <derivirana_varijabla naziv="DomainObject.Predmet.ProtustrankaNazivFormatedOIB_1">RENZ KONZALTING društvo s ograničenom odgovornošću za poslovne usluge, OIB 59170953826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7175.57</izvorni_sadrzaj>
    <derivirana_varijabla naziv="DomainObject.Predmet.TrenutnaVrijednost_1">7175.57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RENZ KONZALTING društvo s ograničenom odgovornošću za poslovne usluge</item>
    </izvorni_sadrzaj>
    <derivirana_varijabla naziv="DomainObject.Predmet.ProtuStrankaListFormated_1">
      <item>RENZ KONZALTING društvo s ograničenom odgovornošću za poslovne usluge</item>
    </derivirana_varijabla>
  </DomainObject.Predmet.ProtuStrankaListFormated>
  <DomainObject.Predmet.ProtuStrankaListFormatedOIB>
    <izvorni_sadrzaj>
      <item>RENZ KONZALTING društvo s ograničenom odgovornošću za poslovne usluge, OIB 59170953826</item>
    </izvorni_sadrzaj>
    <derivirana_varijabla naziv="DomainObject.Predmet.ProtuStrankaListFormatedOIB_1">
      <item>RENZ KONZALTING društvo s ograničenom odgovornošću za poslovne usluge, OIB 59170953826</item>
    </derivirana_varijabla>
  </DomainObject.Predmet.ProtuStrankaListFormatedOIB>
  <DomainObject.Predmet.ProtuStrankaListFormatedWithAdress>
    <izvorni_sadrzaj>
      <item>RENZ KONZALTING društvo s ograničenom odgovornošću za poslovne usluge, Akademika Mirka Maleza 85, 42240 Ivanec</item>
    </izvorni_sadrzaj>
    <derivirana_varijabla naziv="DomainObject.Predmet.ProtuStrankaListFormatedWithAdress_1">
      <item>RENZ KONZALTING društvo s ograničenom odgovornošću za poslovne usluge, Akademika Mirka Maleza 85, 42240 Ivanec</item>
    </derivirana_varijabla>
  </DomainObject.Predmet.ProtuStrankaListFormatedWithAdress>
  <DomainObject.Predmet.ProtuStrankaListFormatedWithAdressOIB>
    <izvorni_sadrzaj>
      <item>RENZ KONZALTING društvo s ograničenom odgovornošću za poslovne usluge, OIB 59170953826, Akademika Mirka Maleza 85, 42240 Ivanec</item>
    </izvorni_sadrzaj>
    <derivirana_varijabla naziv="DomainObject.Predmet.ProtuStrankaListFormatedWithAdressOIB_1">
      <item>RENZ KONZALTING društvo s ograničenom odgovornošću za poslovne usluge, OIB 59170953826, Akademika Mirka Maleza 85, 42240 Ivanec</item>
    </derivirana_varijabla>
  </DomainObject.Predmet.ProtuStrankaListFormatedWithAdressOIB>
  <DomainObject.Predmet.ProtuStrankaListNazivFormated>
    <izvorni_sadrzaj>
      <item>RENZ KONZALTING društvo s ograničenom odgovornošću za poslovne usluge</item>
    </izvorni_sadrzaj>
    <derivirana_varijabla naziv="DomainObject.Predmet.ProtuStrankaListNazivFormated_1">
      <item>RENZ KONZALTING društvo s ograničenom odgovornošću za poslovne usluge</item>
    </derivirana_varijabla>
  </DomainObject.Predmet.ProtuStrankaListNazivFormated>
  <DomainObject.Predmet.ProtuStrankaListNazivFormatedOIB>
    <izvorni_sadrzaj>
      <item>RENZ KONZALTING društvo s ograničenom odgovornošću za poslovne usluge, OIB 59170953826</item>
    </izvorni_sadrzaj>
    <derivirana_varijabla naziv="DomainObject.Predmet.ProtuStrankaListNazivFormatedOIB_1">
      <item>RENZ KONZALTING društvo s ograničenom odgovornošću za poslovne usluge, OIB 59170953826</item>
    </derivirana_varijabla>
  </DomainObject.Predmet.ProtuStrankaListNazivFormatedOIB>
  <DomainObject.Predmet.OstaliListFormated>
    <izvorni_sadrzaj>
      <item>Sudski registar</item>
      <item>Michael Florian Renz</item>
    </izvorni_sadrzaj>
    <derivirana_varijabla naziv="DomainObject.Predmet.OstaliListFormated_1">
      <item>Sudski registar</item>
      <item>Michael Florian Renz</item>
    </derivirana_varijabla>
  </DomainObject.Predmet.OstaliListFormated>
  <DomainObject.Predmet.OstaliListFormatedOIB>
    <izvorni_sadrzaj>
      <item>Sudski registar</item>
      <item>Michael Florian Renz, OIB 92395398876</item>
    </izvorni_sadrzaj>
    <derivirana_varijabla naziv="DomainObject.Predmet.OstaliListFormatedOIB_1">
      <item>Sudski registar</item>
      <item>Michael Florian Renz, OIB 92395398876</item>
    </derivirana_varijabla>
  </DomainObject.Predmet.OstaliListFormatedOIB>
  <DomainObject.Predmet.OstaliListFormatedWithAdress>
    <izvorni_sadrzaj>
      <item>Sudski registar, B.Radića 2, 42000 Varaždin</item>
      <item>Michael Florian Renz, Novi Goljak 7b, 10000 Zagreb</item>
    </izvorni_sadrzaj>
    <derivirana_varijabla naziv="DomainObject.Predmet.OstaliListFormatedWithAdress_1">
      <item>Sudski registar, B.Radića 2, 42000 Varaždin</item>
      <item>Michael Florian Renz, Novi Goljak 7b, 10000 Zagreb</item>
    </derivirana_varijabla>
  </DomainObject.Predmet.OstaliListFormatedWithAdress>
  <DomainObject.Predmet.OstaliListFormatedWithAdressOIB>
    <izvorni_sadrzaj>
      <item>Sudski registar, B.Radića 2, 42000 Varaždin</item>
      <item>Michael Florian Renz, OIB 92395398876, Novi Goljak 7b, 10000 Zagreb</item>
    </izvorni_sadrzaj>
    <derivirana_varijabla naziv="DomainObject.Predmet.OstaliListFormatedWithAdressOIB_1">
      <item>Sudski registar, B.Radića 2, 42000 Varaždin</item>
      <item>Michael Florian Renz, OIB 92395398876, Novi Goljak 7b, 10000 Zagreb</item>
    </derivirana_varijabla>
  </DomainObject.Predmet.OstaliListFormatedWithAdressOIB>
  <DomainObject.Predmet.OstaliListNazivFormated>
    <izvorni_sadrzaj>
      <item>Sudski registar</item>
      <item>Michael Florian Renz</item>
    </izvorni_sadrzaj>
    <derivirana_varijabla naziv="DomainObject.Predmet.OstaliListNazivFormated_1">
      <item>Sudski registar</item>
      <item>Michael Florian Renz</item>
    </derivirana_varijabla>
  </DomainObject.Predmet.OstaliListNazivFormated>
  <DomainObject.Predmet.OstaliListNazivFormatedOIB>
    <izvorni_sadrzaj>
      <item>Sudski registar</item>
      <item>Michael Florian Renz, OIB 92395398876</item>
    </izvorni_sadrzaj>
    <derivirana_varijabla naziv="DomainObject.Predmet.OstaliListNazivFormatedOIB_1">
      <item>Sudski registar</item>
      <item>Michael Florian Renz, OIB 92395398876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RENZ KONZALTING društvo s ograničenom odgovornošću za poslovne usluge</izvorni_sadrzaj>
    <derivirana_varijabla naziv="DomainObject.Predmet.ProtustrankaIDrugi_1">RENZ KONZALTING društvo s ograničenom odgovornošću za poslovne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RENZ KONZALTING društvo s ograničenom odgovornošću za poslovne usluge, OIB 59170953826, Akademika Mirka Maleza 85, 42240 Ivanec</izvorni_sadrzaj>
    <derivirana_varijabla naziv="DomainObject.Predmet.ProtustrankaIDrugiAdressOIB_1">RENZ KONZALTING društvo s ograničenom odgovornošću za poslovne usluge, OIB 59170953826, Akademika Mirka Maleza 85,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RENZ KONZALTING društvo s ograničenom odgovornošću za poslovne usluge</item>
      <item>Sudski registar</item>
      <item>Michael Florian Renz</item>
    </izvorni_sadrzaj>
    <derivirana_varijabla naziv="DomainObject.Predmet.SudioniciListNaziv_1">
      <item>Financijska agencija</item>
      <item>RENZ KONZALTING društvo s ograničenom odgovornošću za poslovne usluge</item>
      <item>Sudski registar</item>
      <item>Michael Florian Renz</item>
    </derivirana_varijabla>
  </DomainObject.Predmet.SudioniciListNaziv>
  <DomainObject.Predmet.SudioniciListAdressOIB>
    <izvorni_sadrzaj>
      <item>Financijska agencija, OIB 85821130368, A.Cesarca 2,42000 Varaždin</item>
      <item>RENZ KONZALTING društvo s ograničenom odgovornošću za poslovne usluge, OIB 59170953826, Akademika Mirka Maleza 85,42240 Ivanec</item>
      <item>Sudski registar, B.Radića 2,42000 Varaždin</item>
      <item>Michael Florian Renz, OIB 92395398876, Novi Goljak 7b,10000 Zagreb</item>
    </izvorni_sadrzaj>
    <derivirana_varijabla naziv="DomainObject.Predmet.SudioniciListAdressOIB_1">
      <item>Financijska agencija, OIB 85821130368, A.Cesarca 2,42000 Varaždin</item>
      <item>RENZ KONZALTING društvo s ograničenom odgovornošću za poslovne usluge, OIB 59170953826, Akademika Mirka Maleza 85,42240 Ivanec</item>
      <item>Sudski registar, B.Radića 2,42000 Varaždin</item>
      <item>Michael Florian Renz, OIB 92395398876, Novi Goljak 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59170953826</item>
      <item>, OIB null</item>
      <item>, OIB 92395398876</item>
    </izvorni_sadrzaj>
    <derivirana_varijabla naziv="DomainObject.Predmet.SudioniciListNazivOIB_1">
      <item>, OIB 85821130368</item>
      <item>, OIB 59170953826</item>
      <item>, OIB null</item>
      <item>, OIB 92395398876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B0A593-0E82-4BEC-8FE8-EA82DD3245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2850</properties:Characters>
  <properties:Lines>90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2016-12-29T09:37:00Z</dcterms:created>
  <dc:creator>Maja Valušnig</dc:creator>
  <cp:lastModifiedBy>Marko Makaj</cp:lastModifiedBy>
  <cp:lastPrinted>2016-12-29T09:31:00Z</cp:lastPrinted>
  <dcterms:modified xmlns:xsi="http://www.w3.org/2001/XMLSchema-instance" xsi:type="dcterms:W3CDTF">2016-12-29T09:38:00Z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