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b5fb" w14:paraId="d45b5f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C5171">
        <w:t>8147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2C5171">
        <w:t>UDRUGA GRAĐANA DOMOVINSKE I ISELJENE HRVATSKE "HRVATSKI MOST", Zagreb, Kameščica 23, OIB: 67594696613</w:t>
      </w:r>
      <w:r w:rsidR="00CE28EB">
        <w:t xml:space="preserve">, </w:t>
      </w:r>
      <w:r w:rsidRPr="00AF1EFD">
        <w:t xml:space="preserve">dana </w:t>
      </w:r>
      <w:r w:rsidR="002C5171">
        <w:t>16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2C5171">
        <w:t>UDRUGA GRAĐANA DOMOVINSKE I ISELJENE HRVATSKE "HRVATSKI MOST", Zagreb, Kameščica 23, OIB: 67594696613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2C5171">
        <w:t>16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12293">
        <w:t>8</w:t>
      </w:r>
      <w:r w:rsidR="00793EF3">
        <w:t>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C5171">
        <w:t>Jelenko Lehki, Zagreb, Pavla Hatza 10, OIB: 96068307857</w:t>
      </w:r>
      <w:r w:rsidR="0071229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2C5171">
        <w:t>UDRUGA GRAĐANA DOMOVINSKE I ISELJENE HRVATSKE "HRVATSKI MOST", Zagreb, Kameščica 23, OIB: 67594696613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712293">
        <w:t>1</w:t>
      </w:r>
      <w:r w:rsidR="002C5171">
        <w:t>6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2C5171">
        <w:t>UDRUGA GRAĐANA DOMOVINSKE I ISELJENE HRVATSKE "HRVATSKI MOST", Zagreb, Kameščica 23, OIB: 67594696613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10553A">
        <w:t>Registra udruga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2C5171">
        <w:t>UDRUGA GRAĐANA DOMOVINSKE I ISELJENE HRVATSKE "HRVATSKI MOST", Zagreb, Kameščica 23, OIB: 67594696613</w:t>
      </w:r>
      <w:r w:rsidR="00D00069">
        <w:t>,</w:t>
      </w:r>
      <w:r w:rsidR="00195338">
        <w:t xml:space="preserve"> dana </w:t>
      </w:r>
      <w:r w:rsidR="002C5171">
        <w:t>10.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2C5171">
        <w:t>5</w:t>
      </w:r>
      <w:r w:rsidR="00712293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712293">
        <w:t>1</w:t>
      </w:r>
      <w:r w:rsidR="002C5171">
        <w:t>6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030E45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030E45" w:rsidP="00465DEA" w:rsidR="00030E45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10553A" w:rsidP="007D7A92" w:rsidR="00465DEA">
      <w:pPr>
        <w:numPr>
          <w:ilvl w:val="0"/>
          <w:numId w:val="3"/>
        </w:numPr>
      </w:pPr>
      <w:r>
        <w:t>Registar udruga,</w:t>
      </w:r>
      <w:r w:rsidR="00465DEA">
        <w:t xml:space="preserve">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2C5171">
        <w:t>Jelenko Lehki,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F08" w:rsidR="00F80F08">
      <w:r>
        <w:separator/>
      </w:r>
    </w:p>
  </w:endnote>
  <w:endnote w:id="0" w:type="continuationSeparator">
    <w:p w:rsidRDefault="00F80F08" w:rsidR="00F80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F08" w:rsidR="00F80F08">
      <w:r>
        <w:separator/>
      </w:r>
    </w:p>
  </w:footnote>
  <w:footnote w:id="0" w:type="continuationSeparator">
    <w:p w:rsidRDefault="00F80F08" w:rsidR="00F80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E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C5171">
      <w:t>8147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0E45"/>
    <w:rsid w:val="0004613B"/>
    <w:rsid w:val="00050EF7"/>
    <w:rsid w:val="00060133"/>
    <w:rsid w:val="000611A8"/>
    <w:rsid w:val="000A1EA9"/>
    <w:rsid w:val="000F1C0A"/>
    <w:rsid w:val="0010553A"/>
    <w:rsid w:val="00134147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171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2293"/>
    <w:rsid w:val="007170B8"/>
    <w:rsid w:val="00717D4A"/>
    <w:rsid w:val="007240F6"/>
    <w:rsid w:val="00744C2C"/>
    <w:rsid w:val="007861DF"/>
    <w:rsid w:val="00793EF3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755B5"/>
    <w:rsid w:val="00A86374"/>
    <w:rsid w:val="00AA7637"/>
    <w:rsid w:val="00AC7B28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736A"/>
    <w:rsid w:val="00D862E2"/>
    <w:rsid w:val="00D90AF2"/>
    <w:rsid w:val="00DC017F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80F08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E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E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E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E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E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E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8147</izvorni_sadrzaj>
    <derivirana_varijabla naziv="DomainObject.Predmet.Broj_1">8147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St-8147/2015</izvorni_sadrzaj>
    <derivirana_varijabla naziv="DomainObject.Predmet.OznakaBroj_1">St-8147/2015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DOMOVINSKE I ISELJENE HRVATSKE HRVATSKI MOST zastupanog po punomoćniku Mirjana Vidović</izvorni_sadrzaj>
    <derivirana_varijabla naziv="DomainObject.Predmet.ProtustrankaFormated_1">  UDRUGA GRAĐANA DOMOVINSKE I ISELJENE HRVATSKE HRVATSKI MOST zastupanog po punomoćniku Mirjana Vidović</derivirana_varijabla>
  </DomainObject.Predmet.ProtustrankaFormated>
  <DomainObject.Predmet.ProtustrankaFormatedOIB>
    <izvorni_sadrzaj>  UDRUGA GRAĐANA DOMOVINSKE I ISELJENE HRVATSKE HRVATSKI MOST, OIB 67594696613 zastupanog po punomoćniku Mirjana Vidović</izvorni_sadrzaj>
    <derivirana_varijabla naziv="DomainObject.Predmet.ProtustrankaFormatedOIB_1">  UDRUGA GRAĐANA DOMOVINSKE I ISELJENE HRVATSKE HRVATSKI MOST, OIB 67594696613 zastupanog po punomoćniku Mirjana Vidović</derivirana_varijabla>
  </DomainObject.Predmet.ProtustrankaFormatedOIB>
  <DomainObject.Predmet.ProtustrankaFormatedWithAdress>
    <izvorni_sadrzaj> UDRUGA GRAĐANA DOMOVINSKE I ISELJENE HRVATSKE HRVATSKI MOST, Kmenščica 23, 10000 Zagreb zastupanog po punomoćniku Mirjana Vidović</izvorni_sadrzaj>
    <derivirana_varijabla naziv="DomainObject.Predmet.ProtustrankaFormatedWithAdress_1"> UDRUGA GRAĐANA DOMOVINSKE I ISELJENE HRVATSKE HRVATSKI MOST, Kmenščica 23, 10000 Zagreb zastupanog po punomoćniku Mirjana Vidović</derivirana_varijabla>
  </DomainObject.Predmet.ProtustrankaFormatedWithAdress>
  <DomainObject.Predmet.ProtustrankaFormatedWithAdressOIB>
    <izvorni_sadrzaj> UDRUGA GRAĐANA DOMOVINSKE I ISELJENE HRVATSKE HRVATSKI MOST, OIB 67594696613, Kmenščica 23, 10000 Zagreb zastupanog po punomoćniku Mirjana Vidović</izvorni_sadrzaj>
    <derivirana_varijabla naziv="DomainObject.Predmet.ProtustrankaFormatedWithAdressOIB_1"> UDRUGA GRAĐANA DOMOVINSKE I ISELJENE HRVATSKE HRVATSKI MOST, OIB 67594696613, Kmenščica 23, 10000 Zagreb zastupanog po punomoćniku Mirjana Vidović</derivirana_varijabla>
  </DomainObject.Predmet.ProtustrankaFormatedWithAdressOIB>
  <DomainObject.Predmet.ProtustrankaWithAdress>
    <izvorni_sadrzaj>UDRUGA GRAĐANA DOMOVINSKE I ISELJENE HRVATSKE HRVATSKI MOST Kmenščica 23, 10000 Zagreb</izvorni_sadrzaj>
    <derivirana_varijabla naziv="DomainObject.Predmet.ProtustrankaWithAdress_1">UDRUGA GRAĐANA DOMOVINSKE I ISELJENE HRVATSKE HRVATSKI MOST Kmenščica 23, 10000 Zagreb</derivirana_varijabla>
  </DomainObject.Predmet.ProtustrankaWithAdress>
  <DomainObject.Predmet.ProtustrankaWithAdressOIB>
    <izvorni_sadrzaj>UDRUGA GRAĐANA DOMOVINSKE I ISELJENE HRVATSKE HRVATSKI MOST, OIB 67594696613, Kmenščica 23, 10000 Zagreb</izvorni_sadrzaj>
    <derivirana_varijabla naziv="DomainObject.Predmet.ProtustrankaWithAdressOIB_1">UDRUGA GRAĐANA DOMOVINSKE I ISELJENE HRVATSKE HRVATSKI MOST, OIB 67594696613, Kmenščica 23, 10000 Zagreb</derivirana_varijabla>
  </DomainObject.Predmet.ProtustrankaWithAdressOIB>
  <DomainObject.Predmet.ProtustrankaNazivFormated>
    <izvorni_sadrzaj>UDRUGA GRAĐANA DOMOVINSKE I ISELJENE HRVATSKE HRVATSKI MOST</izvorni_sadrzaj>
    <derivirana_varijabla naziv="DomainObject.Predmet.ProtustrankaNazivFormated_1">UDRUGA GRAĐANA DOMOVINSKE I ISELJENE HRVATSKE HRVATSKI MOST</derivirana_varijabla>
  </DomainObject.Predmet.ProtustrankaNazivFormated>
  <DomainObject.Predmet.ProtustrankaNazivFormatedOIB>
    <izvorni_sadrzaj>UDRUGA GRAĐANA DOMOVINSKE I ISELJENE HRVATSKE HRVATSKI MOST, OIB 67594696613</izvorni_sadrzaj>
    <derivirana_varijabla naziv="DomainObject.Predmet.ProtustrankaNazivFormatedOIB_1">UDRUGA GRAĐANA DOMOVINSKE I ISELJENE HRVATSKE HRVATSKI MOST, OIB 67594696613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GRAĐANA DOMOVINSKE I ISELJENE HRVATSKE HRVATSKI MOST zastupanog po punomoćniku Mirjana Vidović</item>
    </izvorni_sadrzaj>
    <derivirana_varijabla naziv="DomainObject.Predmet.ProtuStrankaListFormated_1">
      <item>UDRUGA GRAĐANA DOMOVINSKE I ISELJENE HRVATSKE HRVATSKI MOST zastupanog po punomoćniku Mirjana Vidović</item>
    </derivirana_varijabla>
  </DomainObject.Predmet.ProtuStrankaListFormated>
  <DomainObject.Predmet.ProtuStrankaListFormatedOIB>
    <izvorni_sadrzaj>
      <item>UDRUGA GRAĐANA DOMOVINSKE I ISELJENE HRVATSKE HRVATSKI MOST, OIB 67594696613 zastupanog po punomoćniku Mirjana Vidović</item>
    </izvorni_sadrzaj>
    <derivirana_varijabla naziv="DomainObject.Predmet.ProtuStrankaListFormatedOIB_1">
      <item>UDRUGA GRAĐANA DOMOVINSKE I ISELJENE HRVATSKE HRVATSKI MOST, OIB 67594696613 zastupanog po punomoćniku Mirjana Vidović</item>
    </derivirana_varijabla>
  </DomainObject.Predmet.ProtuStrankaListFormatedOIB>
  <DomainObject.Predmet.ProtuStrankaListFormatedWithAdress>
    <izvorni_sadrzaj>
      <item>UDRUGA GRAĐANA DOMOVINSKE I ISELJENE HRVATSKE HRVATSKI MOST, Kmenščica 23, 10000 Zagreb zastupanog po punomoćniku Mirjana Vidović</item>
    </izvorni_sadrzaj>
    <derivirana_varijabla naziv="DomainObject.Predmet.ProtuStrankaListFormatedWithAdress_1">
      <item>UDRUGA GRAĐANA DOMOVINSKE I ISELJENE HRVATSKE HRVATSKI MOST, Kmenščica 23, 10000 Zagreb zastupanog po punomoćniku Mirjana Vidović</item>
    </derivirana_varijabla>
  </DomainObject.Predmet.ProtuStrankaListFormatedWithAdress>
  <DomainObject.Predmet.ProtuStrankaListFormatedWithAdressOIB>
    <izvorni_sadrzaj>
      <item>UDRUGA GRAĐANA DOMOVINSKE I ISELJENE HRVATSKE HRVATSKI MOST, OIB 67594696613, Kmenščica 23, 10000 Zagreb zastupanog po punomoćniku Mirjana Vidović</item>
    </izvorni_sadrzaj>
    <derivirana_varijabla naziv="DomainObject.Predmet.ProtuStrankaListFormatedWithAdressOIB_1">
      <item>UDRUGA GRAĐANA DOMOVINSKE I ISELJENE HRVATSKE HRVATSKI MOST, OIB 67594696613, Kmenščica 23, 10000 Zagreb zastupanog po punomoćniku Mirjana Vidović</item>
    </derivirana_varijabla>
  </DomainObject.Predmet.ProtuStrankaListFormatedWithAdressOIB>
  <DomainObject.Predmet.ProtuStrankaListNazivFormated>
    <izvorni_sadrzaj>
      <item>UDRUGA GRAĐANA DOMOVINSKE I ISELJENE HRVATSKE HRVATSKI MOST</item>
    </izvorni_sadrzaj>
    <derivirana_varijabla naziv="DomainObject.Predmet.ProtuStrankaListNazivFormated_1">
      <item>UDRUGA GRAĐANA DOMOVINSKE I ISELJENE HRVATSKE HRVATSKI MOST</item>
    </derivirana_varijabla>
  </DomainObject.Predmet.ProtuStrankaListNazivFormated>
  <DomainObject.Predmet.ProtuStrankaListNazivFormatedOIB>
    <izvorni_sadrzaj>
      <item>UDRUGA GRAĐANA DOMOVINSKE I ISELJENE HRVATSKE HRVATSKI MOST, OIB 67594696613</item>
    </izvorni_sadrzaj>
    <derivirana_varijabla naziv="DomainObject.Predmet.ProtuStrankaListNazivFormatedOIB_1">
      <item>UDRUGA GRAĐANA DOMOVINSKE I ISELJENE HRVATSKE HRVATSKI MOST, OIB 67594696613</item>
    </derivirana_varijabla>
  </DomainObject.Predmet.ProtuStrankaListNazivFormatedOIB>
  <DomainObject.Predmet.OstaliListFormated>
    <izvorni_sadrzaj>
      <item>Mirjana Vidović punomoćnik sudionika u postupku UDRUGA GRAĐANA DOMOVINSKE I ISELJENE HRVATSKE HRVATSKI MOST</item>
    </izvorni_sadrzaj>
    <derivirana_varijabla naziv="DomainObject.Predmet.OstaliListFormated_1">
      <item>Mirjana Vidović punomoćnik sudionika u postupku UDRUGA GRAĐANA DOMOVINSKE I ISELJENE HRVATSKE HRVATSKI MOST</item>
    </derivirana_varijabla>
  </DomainObject.Predmet.OstaliListFormated>
  <DomainObject.Predmet.OstaliListFormatedOIB>
    <izvorni_sadrzaj>
      <item>Mirjana Vidović punomoćnik sudionika u postupku UDRUGA GRAĐANA DOMOVINSKE I ISELJENE HRVATSKE HRVATSKI MOST</item>
    </izvorni_sadrzaj>
    <derivirana_varijabla naziv="DomainObject.Predmet.OstaliListFormatedOIB_1">
      <item>Mirjana Vidović punomoćnik sudionika u postupku UDRUGA GRAĐANA DOMOVINSKE I ISELJENE HRVATSKE HRVATSKI MOST</item>
    </derivirana_varijabla>
  </DomainObject.Predmet.OstaliListFormatedOIB>
  <DomainObject.Predmet.OstaliListFormatedWithAdress>
    <izvorni_sadrzaj>
      <item>Mirjana Vidović, Kameščica 23, 10000 Zagreb punomoćnik sudionika u postupku UDRUGA GRAĐANA DOMOVINSKE I ISELJENE HRVATSKE HRVATSKI MOST</item>
    </izvorni_sadrzaj>
    <derivirana_varijabla naziv="DomainObject.Predmet.OstaliListFormatedWithAdress_1">
      <item>Mirjana Vidović, Kameščica 23, 10000 Zagreb punomoćnik sudionika u postupku UDRUGA GRAĐANA DOMOVINSKE I ISELJENE HRVATSKE HRVATSKI MOST</item>
    </derivirana_varijabla>
  </DomainObject.Predmet.OstaliListFormatedWithAdress>
  <DomainObject.Predmet.OstaliListFormatedWithAdressOIB>
    <izvorni_sadrzaj>
      <item>Mirjana Vidović, Kameščica 23, 10000 Zagreb punomoćnik sudionika u postupku UDRUGA GRAĐANA DOMOVINSKE I ISELJENE HRVATSKE HRVATSKI MOST</item>
    </izvorni_sadrzaj>
    <derivirana_varijabla naziv="DomainObject.Predmet.OstaliListFormatedWithAdressOIB_1">
      <item>Mirjana Vidović, Kameščica 23, 10000 Zagreb punomoćnik sudionika u postupku UDRUGA GRAĐANA DOMOVINSKE I ISELJENE HRVATSKE HRVATSKI MOST</item>
    </derivirana_varijabla>
  </DomainObject.Predmet.OstaliListFormatedWithAdressOIB>
  <DomainObject.Predmet.OstaliListNazivFormated>
    <izvorni_sadrzaj>
      <item>Mirjana Vidović</item>
    </izvorni_sadrzaj>
    <derivirana_varijabla naziv="DomainObject.Predmet.OstaliListNazivFormated_1">
      <item>Mirjana Vidović</item>
    </derivirana_varijabla>
  </DomainObject.Predmet.OstaliListNazivFormated>
  <DomainObject.Predmet.OstaliListNazivFormatedOIB>
    <izvorni_sadrzaj>
      <item>Mirjana Vidović</item>
    </izvorni_sadrzaj>
    <derivirana_varijabla naziv="DomainObject.Predmet.OstaliListNazivFormatedOIB_1">
      <item>Mirjana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GRAĐANA DOMOVINSKE I ISELJENE HRVATSKE HRVATSKI MOST</izvorni_sadrzaj>
    <derivirana_varijabla naziv="DomainObject.Predmet.ProtustrankaIDrugi_1">UDRUGA GRAĐANA DOMOVINSKE I ISELJENE HRVATSKE HRVATSKI MOST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GRAĐANA DOMOVINSKE I ISELJENE HRVATSKE HRVATSKI MOST, OIB 67594696613, Kmenščica 23, 10000 Zagreb</izvorni_sadrzaj>
    <derivirana_varijabla naziv="DomainObject.Predmet.ProtustrankaIDrugiAdressOIB_1">UDRUGA GRAĐANA DOMOVINSKE I ISELJENE HRVATSKE HRVATSKI MOST, OIB 67594696613, Kmenščica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GRAĐANA DOMOVINSKE I ISELJENE HRVATSKE HRVATSKI MOST</item>
      <item>Mirjana Vidović</item>
    </izvorni_sadrzaj>
    <derivirana_varijabla naziv="DomainObject.Predmet.SudioniciListNaziv_1">
      <item>FINA Regionalni centar Zagreb</item>
      <item>UDRUGA GRAĐANA DOMOVINSKE I ISELJENE HRVATSKE HRVATSKI MOST</item>
      <item>Mirjana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GRAĐANA DOMOVINSKE I ISELJENE HRVATSKE HRVATSKI MOST, OIB 67594696613, Kmenščica 23,10000 Zagreb</item>
      <item>Mirjana Vidović, Kameščica 23,10000 Zagreb</item>
    </izvorni_sadrzaj>
    <derivirana_varijabla naziv="DomainObject.Predmet.SudioniciListAdressOIB_1">
      <item>FINA Regionalni centar Zagreb, OIB 85821130368, Trg svibanjskih žrtava 1995. 1,10000 Zagreb</item>
      <item>UDRUGA GRAĐANA DOMOVINSKE I ISELJENE HRVATSKE HRVATSKI MOST, OIB 67594696613, Kmenščica 23,10000 Zagreb</item>
      <item>Mirjana Vidović, Kameščica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67594696613</item>
      <item>, OIB null</item>
    </izvorni_sadrzaj>
    <derivirana_varijabla naziv="DomainObject.Predmet.SudioniciListNazivOIB_1">
      <item>, OIB 85821130368</item>
      <item>, OIB 67594696613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520</properties:Words>
  <properties:Characters>2872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2016-03-16T06:43:00Z</dcterms:created>
  <dc:creator>Korisnik</dc:creator>
  <cp:lastModifiedBy>Draženka Prpić</cp:lastModifiedBy>
  <cp:lastPrinted>2016-03-16T06:44:00Z</cp:lastPrinted>
  <dcterms:modified xmlns:xsi="http://www.w3.org/2001/XMLSchema-instance" xsi:type="dcterms:W3CDTF">2016-03-16T06:45:00Z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