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772d" w14:paraId="044772d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C85490">
        <w:t>RESPECTUS SOL d.o.o. Split, Dubrovačka 3, OIB: 45927522820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C85490">
        <w:t>RESPECTUS SOL d.o.o. Split, Dubrovačka 3, OIB: 45927522820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6D3543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36599F">
        <w:rPr>
          <w:lang w:val="hr-HR"/>
        </w:rPr>
        <w:t>Ada Rajković, Matice hrvatske 10, Split, OIB: 27195964864.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AF27B5">
        <w:t>RESPECTUS SOL d.o.o. Split, Dubrovačka 3, OIB: 45927522820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AF27B5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F27B5">
        <w:t>RESPECTUS SOL d.o.o. Split, Dubrovačka 3, OIB: 45927522820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F27B5">
        <w:rPr>
          <w:lang w:val="hr-HR"/>
        </w:rPr>
        <w:t>2005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AF27B5">
        <w:rPr>
          <w:lang w:val="hr-HR"/>
        </w:rPr>
        <w:t>26.085,56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AF27B5">
        <w:rPr>
          <w:lang w:val="hr-HR"/>
        </w:rPr>
        <w:t>28. siječnja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36599F" w:rsidP="00403F01" w:rsidR="00520266" w:rsidRPr="009E0E12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303" w:rsidP="003734BE" w:rsidR="00701303">
      <w:r>
        <w:separator/>
      </w:r>
    </w:p>
  </w:endnote>
  <w:endnote w:id="0" w:type="continuationSeparator">
    <w:p w:rsidRDefault="00701303" w:rsidP="003734BE" w:rsidR="00701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303" w:rsidP="003734BE" w:rsidR="00701303">
      <w:r>
        <w:separator/>
      </w:r>
    </w:p>
  </w:footnote>
  <w:footnote w:id="0" w:type="continuationSeparator">
    <w:p w:rsidRDefault="00701303" w:rsidP="003734BE" w:rsidR="00701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C85490">
      <w:t>882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C85490">
      <w:t>882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599F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C596D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3543"/>
    <w:rsid w:val="006D6006"/>
    <w:rsid w:val="006E3551"/>
    <w:rsid w:val="00701303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173C6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291B"/>
    <w:rsid w:val="00AC4892"/>
    <w:rsid w:val="00AE48E8"/>
    <w:rsid w:val="00AE4F51"/>
    <w:rsid w:val="00AF27B5"/>
    <w:rsid w:val="00AF7F07"/>
    <w:rsid w:val="00B123E2"/>
    <w:rsid w:val="00B25EAD"/>
    <w:rsid w:val="00B32A5D"/>
    <w:rsid w:val="00B347F0"/>
    <w:rsid w:val="00B54D39"/>
    <w:rsid w:val="00B6615F"/>
    <w:rsid w:val="00BB1553"/>
    <w:rsid w:val="00BD03FF"/>
    <w:rsid w:val="00BE04E8"/>
    <w:rsid w:val="00BE5DD9"/>
    <w:rsid w:val="00BF59DA"/>
    <w:rsid w:val="00BF6161"/>
    <w:rsid w:val="00C16E6A"/>
    <w:rsid w:val="00C30FC8"/>
    <w:rsid w:val="00C435B4"/>
    <w:rsid w:val="00C5093E"/>
    <w:rsid w:val="00C56C50"/>
    <w:rsid w:val="00C8549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RESPECTUS SOL d.o.o. za trgovinu i usluge</izvorni_sadrzaj>
    <derivirana_varijabla naziv="DomainObject.Predmet.ProtustrankaFormated_1">  RESPECTUS SOL d.o.o. za trgovinu i usluge</derivirana_varijabla>
  </DomainObject.Predmet.ProtustrankaFormated>
  <DomainObject.Predmet.ProtustrankaFormatedOIB>
    <izvorni_sadrzaj>  RESPECTUS SOL d.o.o. za trgovinu i usluge, OIB 45927522820</izvorni_sadrzaj>
    <derivirana_varijabla naziv="DomainObject.Predmet.ProtustrankaFormatedOIB_1">  RESPECTUS SOL d.o.o. za trgovinu i usluge, OIB 45927522820</derivirana_varijabla>
  </DomainObject.Predmet.ProtustrankaFormatedOIB>
  <DomainObject.Predmet.ProtustrankaFormatedWithAdress>
    <izvorni_sadrzaj> RESPECTUS SOL d.o.o. za trgovinu i usluge, Dubrovačka 3, 21000 Split</izvorni_sadrzaj>
    <derivirana_varijabla naziv="DomainObject.Predmet.ProtustrankaFormatedWithAdress_1"> RESPECTUS SOL d.o.o. za trgovinu i usluge, Dubrovačka 3, 21000 Split</derivirana_varijabla>
  </DomainObject.Predmet.ProtustrankaFormatedWithAdress>
  <DomainObject.Predmet.ProtustrankaFormatedWithAdressOIB>
    <izvorni_sadrzaj> RESPECTUS SOL d.o.o. za trgovinu i usluge, OIB 45927522820, Dubrovačka 3, 21000 Split</izvorni_sadrzaj>
    <derivirana_varijabla naziv="DomainObject.Predmet.ProtustrankaFormatedWithAdressOIB_1"> RESPECTUS SOL d.o.o. za trgovinu i usluge, OIB 45927522820, Dubrovačka 3, 21000 Split</derivirana_varijabla>
  </DomainObject.Predmet.ProtustrankaFormatedWithAdressOIB>
  <DomainObject.Predmet.ProtustrankaWithAdress>
    <izvorni_sadrzaj>RESPECTUS SOL d.o.o. za trgovinu i usluge Dubrovačka 3, 21000 Split</izvorni_sadrzaj>
    <derivirana_varijabla naziv="DomainObject.Predmet.ProtustrankaWithAdress_1">RESPECTUS SOL d.o.o. za trgovinu i usluge Dubrovačka 3, 21000 Split</derivirana_varijabla>
  </DomainObject.Predmet.ProtustrankaWithAdress>
  <DomainObject.Predmet.ProtustrankaWithAdressOIB>
    <izvorni_sadrzaj>RESPECTUS SOL d.o.o. za trgovinu i usluge, OIB 45927522820, Dubrovačka 3, 21000 Split</izvorni_sadrzaj>
    <derivirana_varijabla naziv="DomainObject.Predmet.ProtustrankaWithAdressOIB_1">RESPECTUS SOL d.o.o. za trgovinu i usluge, OIB 45927522820, Dubrovačka 3, 21000 Split</derivirana_varijabla>
  </DomainObject.Predmet.ProtustrankaWithAdressOIB>
  <DomainObject.Predmet.ProtustrankaNazivFormated>
    <izvorni_sadrzaj>RESPECTUS SOL d.o.o. za trgovinu i usluge</izvorni_sadrzaj>
    <derivirana_varijabla naziv="DomainObject.Predmet.ProtustrankaNazivFormated_1">RESPECTUS SOL d.o.o. za trgovinu i usluge</derivirana_varijabla>
  </DomainObject.Predmet.ProtustrankaNazivFormated>
  <DomainObject.Predmet.ProtustrankaNazivFormatedOIB>
    <izvorni_sadrzaj>RESPECTUS SOL d.o.o. za trgovinu i usluge, OIB 45927522820</izvorni_sadrzaj>
    <derivirana_varijabla naziv="DomainObject.Predmet.ProtustrankaNazivFormatedOIB_1">RESPECTUS SOL d.o.o. za trgovinu i usluge, OIB 45927522820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26085.56</izvorni_sadrzaj>
    <derivirana_varijabla naziv="DomainObject.Predmet.TrenutnaVrijednost_1">26085.56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RESPECTUS SOL d.o.o. za trgovinu i usluge</item>
    </izvorni_sadrzaj>
    <derivirana_varijabla naziv="DomainObject.Predmet.ProtuStrankaListFormated_1">
      <item>RESPECTUS SOL d.o.o. za trgovinu i usluge</item>
    </derivirana_varijabla>
  </DomainObject.Predmet.ProtuStrankaListFormated>
  <DomainObject.Predmet.ProtuStrankaListFormatedOIB>
    <izvorni_sadrzaj>
      <item>RESPECTUS SOL d.o.o. za trgovinu i usluge, OIB 45927522820</item>
    </izvorni_sadrzaj>
    <derivirana_varijabla naziv="DomainObject.Predmet.ProtuStrankaListFormatedOIB_1">
      <item>RESPECTUS SOL d.o.o. za trgovinu i usluge, OIB 45927522820</item>
    </derivirana_varijabla>
  </DomainObject.Predmet.ProtuStrankaListFormatedOIB>
  <DomainObject.Predmet.ProtuStrankaListFormatedWithAdress>
    <izvorni_sadrzaj>
      <item>RESPECTUS SOL d.o.o. za trgovinu i usluge, Dubrovačka 3, 21000 Split</item>
    </izvorni_sadrzaj>
    <derivirana_varijabla naziv="DomainObject.Predmet.ProtuStrankaListFormatedWithAdress_1">
      <item>RESPECTUS SOL d.o.o. za trgovinu i usluge, Dubrovačka 3, 21000 Split</item>
    </derivirana_varijabla>
  </DomainObject.Predmet.ProtuStrankaListFormatedWithAdress>
  <DomainObject.Predmet.ProtuStrankaListFormatedWithAdressOIB>
    <izvorni_sadrzaj>
      <item>RESPECTUS SOL d.o.o. za trgovinu i usluge, OIB 45927522820, Dubrovačka 3, 21000 Split</item>
    </izvorni_sadrzaj>
    <derivirana_varijabla naziv="DomainObject.Predmet.ProtuStrankaListFormatedWithAdressOIB_1">
      <item>RESPECTUS SOL d.o.o. za trgovinu i usluge, OIB 45927522820, Dubrovačka 3, 21000 Split</item>
    </derivirana_varijabla>
  </DomainObject.Predmet.ProtuStrankaListFormatedWithAdressOIB>
  <DomainObject.Predmet.ProtuStrankaListNazivFormated>
    <izvorni_sadrzaj>
      <item>RESPECTUS SOL d.o.o. za trgovinu i usluge</item>
    </izvorni_sadrzaj>
    <derivirana_varijabla naziv="DomainObject.Predmet.ProtuStrankaListNazivFormated_1">
      <item>RESPECTUS SOL d.o.o. za trgovinu i usluge</item>
    </derivirana_varijabla>
  </DomainObject.Predmet.ProtuStrankaListNazivFormated>
  <DomainObject.Predmet.ProtuStrankaListNazivFormatedOIB>
    <izvorni_sadrzaj>
      <item>RESPECTUS SOL d.o.o. za trgovinu i usluge, OIB 45927522820</item>
    </izvorni_sadrzaj>
    <derivirana_varijabla naziv="DomainObject.Predmet.ProtuStrankaListNazivFormatedOIB_1">
      <item>RESPECTUS SOL d.o.o. za trgovinu i usluge, OIB 45927522820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RESPECTUS SOL d.o.o. za trgovinu i usluge</izvorni_sadrzaj>
    <derivirana_varijabla naziv="DomainObject.Predmet.ProtustrankaIDrugi_1">RESPECTUS SOL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RESPECTUS SOL d.o.o. za trgovinu i usluge, OIB 45927522820, Dubrovačka 3, 21000 Split</izvorni_sadrzaj>
    <derivirana_varijabla naziv="DomainObject.Predmet.ProtustrankaIDrugiAdressOIB_1">RESPECTUS SOL d.o.o. za trgovinu i usluge, OIB 45927522820, Dubrovačka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RESPECTUS SOL d.o.o. za trgovinu i usluge</item>
      <item>FINANCIJSKA AGENCIJA, RC SPLIT</item>
    </izvorni_sadrzaj>
    <derivirana_varijabla naziv="DomainObject.Predmet.SudioniciListNaziv_1">
      <item>RESPECTUS SOL d.o.o. za trgovinu i usluge</item>
      <item>FINANCIJSKA AGENCIJA, RC SPLIT</item>
    </derivirana_varijabla>
  </DomainObject.Predmet.SudioniciListNaziv>
  <DomainObject.Predmet.SudioniciListAdressOIB>
    <izvorni_sadrzaj>
      <item>RESPECTUS SOL d.o.o. za trgovinu i usluge, OIB 45927522820, Dubrovačka 3,21000 Split</item>
      <item>FINANCIJSKA AGENCIJA, RC SPLIT, OIB 85821130368, Mažuranićevo šetalište 24 b,21000 Split</item>
    </izvorni_sadrzaj>
    <derivirana_varijabla naziv="DomainObject.Predmet.SudioniciListAdressOIB_1">
      <item>RESPECTUS SOL d.o.o. za trgovinu i usluge, OIB 45927522820, Dubrovačka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45927522820</item>
      <item>, OIB 85821130368</item>
    </izvorni_sadrzaj>
    <derivirana_varijabla naziv="DomainObject.Predmet.SudioniciListNazivOIB_1">
      <item>, OIB 45927522820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7E051-6E7E-4C05-8201-17BC9B621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4100</properties:Characters>
  <properties:Lines>84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2016-05-02T11:19:00Z</cp:lastPrinted>
  <dcterms:modified xmlns:xsi="http://www.w3.org/2001/XMLSchema-instance" xsi:type="dcterms:W3CDTF">2016-05-02T12:10:00Z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