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0410" w14:paraId="6270410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90759">
        <w:t>398</w:t>
      </w:r>
      <w:r w:rsidR="00794C76">
        <w:t>/</w:t>
      </w:r>
      <w:r w:rsidR="00090759">
        <w:t>16-20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90759">
        <w:t>ROYAL MONTAGU d.o.o., Posedarje, Ulica Sv. Duh 3 a, OIB: 47753465386</w:t>
      </w:r>
      <w:r w:rsidR="00196233">
        <w:t xml:space="preserve">  </w:t>
      </w:r>
      <w:r w:rsidR="00615D63">
        <w:t xml:space="preserve">koga zastupa stečajni upravitelj </w:t>
      </w:r>
      <w:r w:rsidR="00090759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90759">
        <w:t>08.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090759">
        <w:t>Ante Vukašina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A687B">
        <w:t>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90759">
        <w:t>19.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90759">
        <w:t>19.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90759">
        <w:t>08.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87697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9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9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9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9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9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9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MONTAGU d.o.o. za graditeljstvo, trgovinu i usluge</izvorni_sadrzaj>
    <derivirana_varijabla naziv="DomainObject.Predmet.ProtustrankaFormated_1">  ROYAL MONTAGU d.o.o. za graditeljstvo, trgovinu i usluge</derivirana_varijabla>
  </DomainObject.Predmet.ProtustrankaFormated>
  <DomainObject.Predmet.ProtustrankaFormatedOIB>
    <izvorni_sadrzaj>  ROYAL MONTAGU d.o.o. za graditeljstvo, trgovinu i usluge, OIB 47753465386</izvorni_sadrzaj>
    <derivirana_varijabla naziv="DomainObject.Predmet.ProtustrankaFormatedOIB_1">  ROYAL MONTAGU d.o.o. za graditeljstvo, trgovinu i usluge, OIB 47753465386</derivirana_varijabla>
  </DomainObject.Predmet.ProtustrankaFormatedOIB>
  <DomainObject.Predmet.ProtustrankaFormatedWithAdress>
    <izvorni_sadrzaj> ROYAL MONTAGU d.o.o. za graditeljstvo, trgovinu i usluge, Ulica Sv.Duh 3/a, 23242 Posedarje</izvorni_sadrzaj>
    <derivirana_varijabla naziv="DomainObject.Predmet.ProtustrankaFormatedWithAdress_1"> ROYAL MONTAGU d.o.o. za graditeljstvo, trgovinu i usluge, Ulica Sv.Duh 3/a, 23242 Posedarje</derivirana_varijabla>
  </DomainObject.Predmet.ProtustrankaFormatedWithAdress>
  <DomainObject.Predmet.ProtustrankaFormatedWithAdressOIB>
    <izvorni_sadrzaj> ROYAL MONTAGU d.o.o. za graditeljstvo, trgovinu i usluge, OIB 47753465386, Ulica Sv.Duh 3/a, 23242 Posedarje</izvorni_sadrzaj>
    <derivirana_varijabla naziv="DomainObject.Predmet.ProtustrankaFormatedWithAdressOIB_1"> ROYAL MONTAGU d.o.o. za graditeljstvo, trgovinu i usluge, OIB 47753465386, Ulica Sv.Duh 3/a, 23242 Posedarje</derivirana_varijabla>
  </DomainObject.Predmet.ProtustrankaFormatedWithAdressOIB>
  <DomainObject.Predmet.ProtustrankaWithAdress>
    <izvorni_sadrzaj>ROYAL MONTAGU d.o.o. za graditeljstvo, trgovinu i usluge Ulica Sv.Duh 3/a, 23242 Posedarje</izvorni_sadrzaj>
    <derivirana_varijabla naziv="DomainObject.Predmet.ProtustrankaWithAdress_1">ROYAL MONTAGU d.o.o. za graditeljstvo, trgovinu i usluge Ulica Sv.Duh 3/a, 23242 Posedarje</derivirana_varijabla>
  </DomainObject.Predmet.ProtustrankaWithAdress>
  <DomainObject.Predmet.ProtustrankaWithAdressOIB>
    <izvorni_sadrzaj>ROYAL MONTAGU d.o.o. za graditeljstvo, trgovinu i usluge, OIB 47753465386, Ulica Sv.Duh 3/a, 23242 Posedarje</izvorni_sadrzaj>
    <derivirana_varijabla naziv="DomainObject.Predmet.ProtustrankaWithAdressOIB_1">ROYAL MONTAGU d.o.o. za graditeljstvo, trgovinu i usluge, OIB 47753465386, Ulica Sv.Duh 3/a, 23242 Posedarje</derivirana_varijabla>
  </DomainObject.Predmet.ProtustrankaWithAdressOIB>
  <DomainObject.Predmet.ProtustrankaNazivFormated>
    <izvorni_sadrzaj>ROYAL MONTAGU d.o.o. za graditeljstvo, trgovinu i usluge</izvorni_sadrzaj>
    <derivirana_varijabla naziv="DomainObject.Predmet.ProtustrankaNazivFormated_1">ROYAL MONTAGU d.o.o. za graditeljstvo, trgovinu i usluge</derivirana_varijabla>
  </DomainObject.Predmet.ProtustrankaNazivFormated>
  <DomainObject.Predmet.ProtustrankaNazivFormatedOIB>
    <izvorni_sadrzaj>ROYAL MONTAGU d.o.o. za graditeljstvo, trgovinu i usluge, OIB 47753465386</izvorni_sadrzaj>
    <derivirana_varijabla naziv="DomainObject.Predmet.ProtustrankaNazivFormatedOIB_1">ROYAL MONTAGU d.o.o. za graditeljstvo, trgovinu i usluge, OIB 47753465386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413760.19</izvorni_sadrzaj>
    <derivirana_varijabla naziv="DomainObject.Predmet.TrenutnaVrijednost_1">413760.19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MONTAGU d.o.o. za graditeljstvo, trgovinu i usluge</item>
    </izvorni_sadrzaj>
    <derivirana_varijabla naziv="DomainObject.Predmet.ProtuStrankaListFormated_1">
      <item>ROYAL MONTAGU d.o.o. za graditeljstvo, trgovinu i usluge</item>
    </derivirana_varijabla>
  </DomainObject.Predmet.ProtuStrankaListFormated>
  <DomainObject.Predmet.ProtuStrankaListFormatedOIB>
    <izvorni_sadrzaj>
      <item>ROYAL MONTAGU d.o.o. za graditeljstvo, trgovinu i usluge, OIB 47753465386</item>
    </izvorni_sadrzaj>
    <derivirana_varijabla naziv="DomainObject.Predmet.ProtuStrankaListFormatedOIB_1">
      <item>ROYAL MONTAGU d.o.o. za graditeljstvo, trgovinu i usluge, OIB 47753465386</item>
    </derivirana_varijabla>
  </DomainObject.Predmet.ProtuStrankaListFormatedOIB>
  <DomainObject.Predmet.ProtuStrankaListFormatedWithAdress>
    <izvorni_sadrzaj>
      <item>ROYAL MONTAGU d.o.o. za graditeljstvo, trgovinu i usluge, Ulica Sv.Duh 3/a, 23242 Posedarje</item>
    </izvorni_sadrzaj>
    <derivirana_varijabla naziv="DomainObject.Predmet.ProtuStrankaListFormatedWithAdress_1">
      <item>ROYAL MONTAGU d.o.o. za graditeljstvo, trgovinu i usluge, Ulica Sv.Duh 3/a, 23242 Posedarje</item>
    </derivirana_varijabla>
  </DomainObject.Predmet.ProtuStrankaListFormatedWithAdress>
  <DomainObject.Predmet.ProtuStrankaListFormatedWithAdressOIB>
    <izvorni_sadrzaj>
      <item>ROYAL MONTAGU d.o.o. za graditeljstvo, trgovinu i usluge, OIB 47753465386, Ulica Sv.Duh 3/a, 23242 Posedarje</item>
    </izvorni_sadrzaj>
    <derivirana_varijabla naziv="DomainObject.Predmet.ProtuStrankaListFormatedWithAdressOIB_1">
      <item>ROYAL MONTAGU d.o.o. za graditeljstvo, trgovinu i usluge, OIB 47753465386, Ulica Sv.Duh 3/a, 23242 Posedarje</item>
    </derivirana_varijabla>
  </DomainObject.Predmet.ProtuStrankaListFormatedWithAdressOIB>
  <DomainObject.Predmet.ProtuStrankaListNazivFormated>
    <izvorni_sadrzaj>
      <item>ROYAL MONTAGU d.o.o. za graditeljstvo, trgovinu i usluge</item>
    </izvorni_sadrzaj>
    <derivirana_varijabla naziv="DomainObject.Predmet.ProtuStrankaListNazivFormated_1">
      <item>ROYAL MONTAGU d.o.o. za graditeljstvo, trgovinu i usluge</item>
    </derivirana_varijabla>
  </DomainObject.Predmet.ProtuStrankaListNazivFormated>
  <DomainObject.Predmet.ProtuStrankaListNazivFormatedOIB>
    <izvorni_sadrzaj>
      <item>ROYAL MONTAGU d.o.o. za graditeljstvo, trgovinu i usluge, OIB 47753465386</item>
    </izvorni_sadrzaj>
    <derivirana_varijabla naziv="DomainObject.Predmet.ProtuStrankaListNazivFormatedOIB_1">
      <item>ROYAL MONTAGU d.o.o. za graditeljstvo, trgovinu i usluge, OIB 47753465386</item>
    </derivirana_varijabla>
  </DomainObject.Predmet.ProtuStrankaListNazivFormatedOIB>
  <DomainObject.Predmet.OstaliListFormated>
    <izvorni_sadrzaj>
      <item>Martin Gospić</item>
    </izvorni_sadrzaj>
    <derivirana_varijabla naziv="DomainObject.Predmet.OstaliListFormated_1">
      <item>Martin Gospić</item>
    </derivirana_varijabla>
  </DomainObject.Predmet.OstaliListFormated>
  <DomainObject.Predmet.OstaliListFormatedOIB>
    <izvorni_sadrzaj>
      <item>Martin Gospić, OIB 15056018049</item>
    </izvorni_sadrzaj>
    <derivirana_varijabla naziv="DomainObject.Predmet.OstaliListFormatedOIB_1">
      <item>Martin Gospić, OIB 15056018049</item>
    </derivirana_varijabla>
  </DomainObject.Predmet.OstaliListFormatedOIB>
  <DomainObject.Predmet.OstaliListFormatedWithAdress>
    <izvorni_sadrzaj>
      <item>Martin Gospić, RIBARSKA ULICA 16 (ranije: PRIDRAGA, RIBARSKA, 1), 23312 Pridraga</item>
    </izvorni_sadrzaj>
    <derivirana_varijabla naziv="DomainObject.Predmet.OstaliListFormatedWithAdress_1">
      <item>Martin Gospić, RIBARSKA ULICA 16 (ranije: PRIDRAGA, RIBARSKA, 1), 23312 Pridraga</item>
    </derivirana_varijabla>
  </DomainObject.Predmet.OstaliListFormatedWithAdress>
  <DomainObject.Predmet.OstaliListFormatedWithAdressOIB>
    <izvorni_sadrzaj>
      <item>Martin Gospić, OIB 15056018049, RIBARSKA ULICA 16 (ranije: PRIDRAGA, RIBARSKA, 1), 23312 Pridraga</item>
    </izvorni_sadrzaj>
    <derivirana_varijabla naziv="DomainObject.Predmet.OstaliListFormatedWithAdressOIB_1">
      <item>Martin Gospić, OIB 15056018049, RIBARSKA ULICA 16 (ranije: PRIDRAGA, RIBARSKA, 1), 23312 Pridraga</item>
    </derivirana_varijabla>
  </DomainObject.Predmet.OstaliListFormatedWithAdressOIB>
  <DomainObject.Predmet.OstaliListNazivFormated>
    <izvorni_sadrzaj>
      <item>Martin Gospić</item>
    </izvorni_sadrzaj>
    <derivirana_varijabla naziv="DomainObject.Predmet.OstaliListNazivFormated_1">
      <item>Martin Gospić</item>
    </derivirana_varijabla>
  </DomainObject.Predmet.OstaliListNazivFormated>
  <DomainObject.Predmet.OstaliListNazivFormatedOIB>
    <izvorni_sadrzaj>
      <item>Martin Gospić, OIB 15056018049</item>
    </izvorni_sadrzaj>
    <derivirana_varijabla naziv="DomainObject.Predmet.OstaliListNazivFormatedOIB_1">
      <item>Martin Gospić, OIB 15056018049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MONTAGU d.o.o. za graditeljstvo, trgovinu i usluge</izvorni_sadrzaj>
    <derivirana_varijabla naziv="DomainObject.Predmet.ProtustrankaIDrugi_1">ROYAL MONTAGU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ROYAL MONTAGU d.o.o. za graditeljstvo, trgovinu i usluge, OIB 47753465386, Ulica Sv.Duh 3/a, 23242 Posedarje</izvorni_sadrzaj>
    <derivirana_varijabla naziv="DomainObject.Predmet.ProtustrankaIDrugiAdressOIB_1">ROYAL MONTAGU d.o.o. za graditeljstvo, trgovinu i usluge, OIB 47753465386, Ulica Sv.Duh 3/a,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ROYAL MONTAGU d.o.o. za graditeljstvo, trgovinu i usluge</item>
      <item>Martin Gospić</item>
    </izvorni_sadrzaj>
    <derivirana_varijabla naziv="DomainObject.Predmet.SudioniciListNaziv_1">
      <item>FINA</item>
      <item>ROYAL MONTAGU d.o.o. za graditeljstvo, trgovinu i usluge</item>
      <item>Martin Gospić</item>
    </derivirana_varijabla>
  </DomainObject.Predmet.SudioniciListNaziv>
  <DomainObject.Predmet.SudioniciListAdressOIB>
    <izvorni_sadrzaj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izvorni_sadrzaj>
    <derivirana_varijabla naziv="DomainObject.Predmet.SudioniciListAdressOIB_1"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47753465386</item>
      <item>, OIB 15056018049</item>
    </izvorni_sadrzaj>
    <derivirana_varijabla naziv="DomainObject.Predmet.SudioniciListNazivOIB_1">
      <item>, OIB 85821130368</item>
      <item>, OIB 47753465386</item>
      <item>, OIB 15056018049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238</properties:Words>
  <properties:Characters>1127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2016-07-08T08:26:00Z</dcterms:created>
  <dc:creator>abajlo</dc:creator>
  <cp:lastModifiedBy>wsadmin</cp:lastModifiedBy>
  <cp:lastPrinted>2015-10-13T10:36:00Z</cp:lastPrinted>
  <dcterms:modified xmlns:xsi="http://www.w3.org/2001/XMLSchema-instance" xsi:type="dcterms:W3CDTF">2016-07-11T11:37:00Z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