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9f1c" w14:paraId="b2f9f1c" w:rsidRDefault="0027272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F763AD">
        <w:rPr>
          <w:sz w:val="24"/>
        </w:rPr>
        <w:t>20</w:t>
      </w:r>
      <w:r w:rsidR="000633FE">
        <w:rPr>
          <w:sz w:val="24"/>
        </w:rPr>
        <w:t>20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5504BD">
        <w:rPr>
          <w:sz w:val="24"/>
        </w:rPr>
        <w:t>NAVIO</w:t>
      </w:r>
      <w:r w:rsidR="00F763AD">
        <w:rPr>
          <w:sz w:val="24"/>
        </w:rPr>
        <w:t xml:space="preserve"> d.o.o </w:t>
      </w:r>
      <w:proofErr w:type="spellStart"/>
      <w:r w:rsidR="00F763AD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904D83">
        <w:rPr>
          <w:sz w:val="24"/>
        </w:rPr>
        <w:t>27.srpnja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5504BD">
        <w:rPr>
          <w:sz w:val="24"/>
          <w:szCs w:val="24"/>
        </w:rPr>
        <w:t>NAVIO d.o.o za proizvodnju, trgovinu i usluge Slavonski Brod, Kneza Domagoja 33, OIB 09766919786</w:t>
      </w:r>
      <w:r w:rsidR="00CD4F00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904D83">
        <w:rPr>
          <w:b/>
          <w:sz w:val="24"/>
        </w:rPr>
        <w:t>16.rujna 2016.u 10,30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61295C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5504BD">
        <w:rPr>
          <w:sz w:val="24"/>
          <w:szCs w:val="24"/>
        </w:rPr>
        <w:t xml:space="preserve">Krešimiru </w:t>
      </w:r>
      <w:proofErr w:type="spellStart"/>
      <w:r w:rsidR="005504BD">
        <w:rPr>
          <w:sz w:val="24"/>
          <w:szCs w:val="24"/>
        </w:rPr>
        <w:t>Dokuzović</w:t>
      </w:r>
      <w:proofErr w:type="spellEnd"/>
      <w:r w:rsidR="005504BD">
        <w:rPr>
          <w:sz w:val="24"/>
          <w:szCs w:val="24"/>
        </w:rPr>
        <w:t xml:space="preserve">, </w:t>
      </w:r>
      <w:proofErr w:type="spellStart"/>
      <w:r w:rsidR="005504BD">
        <w:rPr>
          <w:sz w:val="24"/>
          <w:szCs w:val="24"/>
        </w:rPr>
        <w:t>Slav.Brod</w:t>
      </w:r>
      <w:proofErr w:type="spellEnd"/>
      <w:r w:rsidR="005504BD">
        <w:rPr>
          <w:sz w:val="24"/>
          <w:szCs w:val="24"/>
        </w:rPr>
        <w:t>, Kneza Domagoja 33, OIB 59119267313</w:t>
      </w:r>
      <w:r w:rsidR="00D431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5504BD">
        <w:rPr>
          <w:sz w:val="24"/>
        </w:rPr>
        <w:t xml:space="preserve">NAVIO d.o.o </w:t>
      </w:r>
      <w:proofErr w:type="spellStart"/>
      <w:r w:rsidR="005504BD">
        <w:rPr>
          <w:sz w:val="24"/>
        </w:rPr>
        <w:t>Slav.Brod</w:t>
      </w:r>
      <w:proofErr w:type="spellEnd"/>
      <w:r w:rsidR="00CD4F00">
        <w:rPr>
          <w:sz w:val="24"/>
        </w:rPr>
        <w:t xml:space="preserve"> </w:t>
      </w:r>
      <w:r w:rsidR="002C3622">
        <w:rPr>
          <w:sz w:val="24"/>
        </w:rPr>
        <w:t xml:space="preserve">temeljem čl. </w:t>
      </w:r>
      <w:r w:rsidR="00D431E9">
        <w:rPr>
          <w:sz w:val="24"/>
        </w:rPr>
        <w:t>110 st. 1</w:t>
      </w:r>
      <w:r>
        <w:rPr>
          <w:sz w:val="24"/>
        </w:rPr>
        <w:t xml:space="preserve"> Stečajnog zakon (NN br. 71/15).  U prijedlogu navodi da dužnik na dan </w:t>
      </w:r>
      <w:r w:rsidR="00D431E9">
        <w:rPr>
          <w:sz w:val="24"/>
        </w:rPr>
        <w:t>15.6.2016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D431E9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5504BD">
        <w:rPr>
          <w:sz w:val="24"/>
        </w:rPr>
        <w:t>31.260,05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D431E9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904D83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633F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72725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27B59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04BD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4D83"/>
    <w:rsid w:val="00906CDA"/>
    <w:rsid w:val="00910768"/>
    <w:rsid w:val="00914DE3"/>
    <w:rsid w:val="00932563"/>
    <w:rsid w:val="009435D5"/>
    <w:rsid w:val="009436F4"/>
    <w:rsid w:val="00944D63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F00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3774D"/>
    <w:rsid w:val="00D431E9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3AD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</izvorni_sadrzaj>
    <derivirana_varijabla naziv="DomainObject.Predmet.SudioniciListNaziv_1">
      <item>Financijska agencija</item>
      <item>NAVIO d.o.o. za proizvodnju, trgovinu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</izvorni_sadrzaj>
    <derivirana_varijabla naziv="DomainObject.Predmet.SudioniciListNazivOIB_1">
      <item>, OIB 85821130368</item>
      <item>, OIB 09766919786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367</properties:Words>
  <properties:Characters>1963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2016-07-27T11:04:00Z</dcterms:created>
  <dc:creator>Trgovacki sud</dc:creator>
  <cp:lastModifiedBy>wsadmin</cp:lastModifiedBy>
  <cp:lastPrinted>2016-07-21T11:10:00Z</cp:lastPrinted>
  <dcterms:modified xmlns:xsi="http://www.w3.org/2001/XMLSchema-instance" xsi:type="dcterms:W3CDTF">2016-07-27T11:47:00Z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