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0c1bd" w14:paraId="1f0c1bd" w:rsidRDefault="00892E6D" w:rsidP="00892E6D" w:rsidR="00892E6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2E6D" w:rsidP="00892E6D" w:rsidR="00892E6D" w:rsidRPr="002469EA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</w:t>
      </w:r>
      <w:r w:rsidRPr="002469EA">
        <w:rPr>
          <w:rFonts w:cs="Times New Roman" w:eastAsia="Times New Roman"/>
          <w:bCs/>
          <w:szCs w:val="20"/>
          <w:lang w:eastAsia="en-US" w:val="it-IT"/>
        </w:rPr>
        <w:t>REPUBLIKA HRVATSKA</w:t>
      </w:r>
    </w:p>
    <w:p w:rsidRDefault="00892E6D" w:rsidP="00892E6D" w:rsidR="00892E6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2469EA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892E6D" w:rsidP="00892E6D" w:rsidR="00892E6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92E6D" w:rsidP="00892E6D" w:rsidR="00892E6D" w:rsidRPr="002469EA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892E6D" w:rsidP="00892E6D" w:rsidR="00892E6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92E6D" w:rsidP="00892E6D" w:rsidR="00892E6D" w:rsidRPr="005D578C">
      <w:pPr>
        <w:jc w:val="center"/>
        <w:rPr>
          <w:rFonts w:cs="Times New Roman" w:eastAsia="Times New Roman"/>
          <w:szCs w:val="24"/>
        </w:rPr>
      </w:pPr>
    </w:p>
    <w:p w:rsidRDefault="00892E6D" w:rsidP="00892E6D" w:rsidR="00892E6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92E6D" w:rsidP="00892E6D" w:rsidR="00892E6D" w:rsidRPr="005D578C">
      <w:pPr>
        <w:rPr>
          <w:rFonts w:cs="Times New Roman" w:eastAsia="Times New Roman"/>
          <w:szCs w:val="24"/>
        </w:rPr>
      </w:pPr>
    </w:p>
    <w:p w:rsidRDefault="00892E6D" w:rsidP="00892E6D" w:rsidR="00892E6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AERO d. o. o. Višnjan, Istarska 2a, OIB 37277085152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130034523,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2469EA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>. ožujka 2016.</w:t>
      </w:r>
    </w:p>
    <w:p w:rsidRDefault="00892E6D" w:rsidP="00892E6D" w:rsidR="00892E6D" w:rsidRPr="005D578C">
      <w:pPr>
        <w:rPr>
          <w:rFonts w:cs="Times New Roman" w:eastAsia="Times New Roman"/>
          <w:szCs w:val="24"/>
        </w:rPr>
      </w:pPr>
    </w:p>
    <w:p w:rsidRDefault="00892E6D" w:rsidP="00892E6D" w:rsidR="00892E6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92E6D" w:rsidP="00892E6D" w:rsidR="00892E6D" w:rsidRPr="005D578C">
      <w:pPr>
        <w:rPr>
          <w:rFonts w:cs="Times New Roman" w:eastAsia="Times New Roman"/>
          <w:szCs w:val="24"/>
        </w:rPr>
      </w:pPr>
    </w:p>
    <w:p w:rsidRDefault="00892E6D" w:rsidP="00892E6D" w:rsidR="00892E6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AERO d. o. o. Višnjan, Istarska 2a, OIB 37277085152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130034523,</w:t>
      </w:r>
      <w:r w:rsidRPr="005D578C">
        <w:rPr>
          <w:rFonts w:cs="Times New Roman" w:eastAsia="Times New Roman"/>
          <w:szCs w:val="24"/>
        </w:rPr>
        <w:t xml:space="preserve"> s danom </w:t>
      </w:r>
      <w:r w:rsidR="002469EA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892E6D" w:rsidP="00892E6D" w:rsidR="00892E6D" w:rsidRPr="005D578C">
      <w:pPr>
        <w:rPr>
          <w:rFonts w:cs="Times New Roman" w:eastAsia="Times New Roman"/>
          <w:szCs w:val="24"/>
        </w:rPr>
      </w:pPr>
    </w:p>
    <w:p w:rsidRDefault="00892E6D" w:rsidP="00892E6D" w:rsidR="00892E6D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892E6D" w:rsidP="00892E6D" w:rsidR="00892E6D">
      <w:pPr>
        <w:rPr>
          <w:rFonts w:cs="Times New Roman" w:eastAsia="Times New Roman"/>
          <w:szCs w:val="20"/>
        </w:rPr>
      </w:pPr>
    </w:p>
    <w:p w:rsidRDefault="00892E6D" w:rsidP="00892E6D" w:rsidR="00892E6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AERO d. o. o. Višnjan, Istarska 2a, OIB 37277085152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130034523.</w:t>
      </w:r>
    </w:p>
    <w:p w:rsidRDefault="00892E6D" w:rsidP="00892E6D" w:rsidR="00892E6D">
      <w:pPr>
        <w:ind w:firstLine="709"/>
        <w:rPr>
          <w:rFonts w:cs="Times New Roman" w:eastAsia="Times New Roman"/>
          <w:szCs w:val="24"/>
        </w:rPr>
      </w:pPr>
    </w:p>
    <w:p w:rsidRDefault="00892E6D" w:rsidP="00892E6D" w:rsidR="00892E6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AERO d. o. o. Višnjan, Istarska 2a, OIB 37277085152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130034523.</w:t>
      </w:r>
    </w:p>
    <w:p w:rsidRDefault="00892E6D" w:rsidP="00892E6D" w:rsidR="00892E6D">
      <w:pPr>
        <w:rPr>
          <w:rFonts w:cs="Times New Roman" w:eastAsia="Times New Roman"/>
          <w:szCs w:val="24"/>
        </w:rPr>
      </w:pPr>
    </w:p>
    <w:p w:rsidRDefault="00892E6D" w:rsidP="00892E6D" w:rsidR="00892E6D" w:rsidRPr="005D578C">
      <w:pPr>
        <w:rPr>
          <w:rFonts w:cs="Times New Roman" w:eastAsia="Times New Roman"/>
          <w:szCs w:val="24"/>
        </w:rPr>
      </w:pPr>
    </w:p>
    <w:p w:rsidRDefault="00892E6D" w:rsidP="00892E6D" w:rsidR="00892E6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92E6D" w:rsidP="00892E6D" w:rsidR="00892E6D">
      <w:pPr>
        <w:ind w:firstLine="708"/>
        <w:rPr>
          <w:rFonts w:cs="Times New Roman" w:eastAsia="Times New Roman"/>
          <w:szCs w:val="24"/>
        </w:rPr>
      </w:pPr>
    </w:p>
    <w:p w:rsidRDefault="00892E6D" w:rsidP="00892E6D" w:rsidR="00892E6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AERO d. o. o. Višnjan.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St-978/2015-3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892E6D" w:rsidP="00892E6D" w:rsidR="00892E6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892E6D" w:rsidP="00892E6D" w:rsidR="00892E6D" w:rsidRPr="005D578C">
      <w:pPr>
        <w:rPr>
          <w:rFonts w:cs="Times New Roman" w:eastAsia="Times New Roman"/>
          <w:szCs w:val="24"/>
        </w:rPr>
      </w:pPr>
    </w:p>
    <w:p w:rsidRDefault="00892E6D" w:rsidP="00892E6D" w:rsidR="00892E6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2469EA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92E6D" w:rsidP="00892E6D" w:rsidR="00892E6D">
      <w:pPr>
        <w:rPr>
          <w:rFonts w:cs="Times New Roman" w:eastAsia="Times New Roman"/>
          <w:szCs w:val="24"/>
        </w:rPr>
      </w:pPr>
    </w:p>
    <w:p w:rsidRDefault="00892E6D" w:rsidP="00892E6D" w:rsidR="00892E6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892E6D" w:rsidP="00892E6D" w:rsidR="00892E6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7C6193">
        <w:rPr>
          <w:rFonts w:cs="Times New Roman" w:eastAsia="Times New Roman"/>
          <w:szCs w:val="24"/>
        </w:rPr>
        <w:t>, v. r.</w:t>
      </w:r>
    </w:p>
    <w:p w:rsidRDefault="00892E6D" w:rsidP="00892E6D" w:rsidR="00892E6D">
      <w:pPr>
        <w:jc w:val="left"/>
        <w:rPr>
          <w:rFonts w:cs="Times New Roman" w:eastAsia="Times New Roman"/>
          <w:szCs w:val="24"/>
        </w:rPr>
      </w:pPr>
    </w:p>
    <w:p w:rsidRDefault="00892E6D" w:rsidP="00892E6D" w:rsidR="00892E6D" w:rsidRPr="005D578C">
      <w:pPr>
        <w:jc w:val="left"/>
        <w:rPr>
          <w:rFonts w:cs="Times New Roman" w:eastAsia="Times New Roman"/>
          <w:szCs w:val="24"/>
        </w:rPr>
      </w:pPr>
    </w:p>
    <w:p w:rsidRDefault="00892E6D" w:rsidP="00892E6D" w:rsidR="00892E6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92E6D" w:rsidP="00892E6D" w:rsidR="00892E6D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892E6D" w:rsidP="00892E6D" w:rsidR="00892E6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892E6D" w:rsidP="00892E6D" w:rsidR="00892E6D">
      <w:pPr>
        <w:rPr>
          <w:rFonts w:cs="Times New Roman" w:eastAsia="Times New Roman"/>
          <w:szCs w:val="24"/>
        </w:rPr>
      </w:pPr>
    </w:p>
    <w:p w:rsidRDefault="00892E6D" w:rsidP="00892E6D" w:rsidR="00892E6D" w:rsidRPr="005D578C">
      <w:pPr>
        <w:rPr>
          <w:rFonts w:cs="Times New Roman" w:eastAsia="Times New Roman"/>
          <w:szCs w:val="24"/>
        </w:rPr>
      </w:pPr>
    </w:p>
    <w:p w:rsidRDefault="00892E6D" w:rsidP="00892E6D" w:rsidR="00892E6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92E6D" w:rsidP="00892E6D" w:rsidR="00892E6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892E6D" w:rsidP="00892E6D" w:rsidR="00892E6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AERO d. o. o. Višnjan, Istarska 2a,</w:t>
      </w:r>
    </w:p>
    <w:p w:rsidRDefault="00892E6D" w:rsidP="00892E6D" w:rsidR="00892E6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Reiner Michael Stoss, Njemačka, Frankenthal, Am Kanal 6, </w:t>
      </w:r>
    </w:p>
    <w:p w:rsidRDefault="00892E6D" w:rsidP="00892E6D" w:rsidR="00892E6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892E6D" w:rsidP="00892E6D" w:rsidR="00892E6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892E6D" w:rsidP="00892E6D" w:rsidR="00892E6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892E6D" w:rsidP="00892E6D" w:rsidR="00892E6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892E6D" w:rsidP="00892E6D" w:rsidR="00892E6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892E6D" w:rsidP="00892E6D" w:rsidR="00892E6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892E6D" w:rsidP="00892E6D" w:rsidR="00892E6D"/>
    <w:p w:rsidRDefault="00892E6D" w:rsidP="00892E6D" w:rsidR="00892E6D"/>
    <w:p w:rsidRDefault="00892E6D" w:rsidP="00892E6D" w:rsidR="00892E6D"/>
    <w:p w:rsidRDefault="00892E6D" w:rsidP="00892E6D" w:rsidR="00892E6D"/>
    <w:p w:rsidRDefault="00892E6D" w:rsidP="00892E6D" w:rsidR="00892E6D"/>
    <w:p w:rsidRDefault="00892E6D" w:rsidP="00892E6D" w:rsidR="00892E6D"/>
    <w:p w:rsidRDefault="00892E6D" w:rsidP="00892E6D" w:rsidR="00892E6D"/>
    <w:p w:rsidRDefault="00892E6D" w:rsidP="00892E6D" w:rsidR="00892E6D"/>
    <w:p w:rsidRDefault="00892E6D" w:rsidP="00892E6D" w:rsidR="00892E6D"/>
    <w:p w:rsidRDefault="00892E6D" w:rsidP="00892E6D" w:rsidR="00892E6D"/>
    <w:p w:rsidRDefault="00892E6D" w:rsidP="00892E6D" w:rsidR="00892E6D"/>
    <w:p w:rsidRDefault="00892E6D" w:rsidP="00892E6D" w:rsidR="00892E6D"/>
    <w:p w:rsidRDefault="00892E6D" w:rsidP="00892E6D" w:rsidR="00892E6D"/>
    <w:p w:rsidRDefault="007C6193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2E6D" w:rsidP="00892E6D" w:rsidR="00892E6D">
      <w:r>
        <w:separator/>
      </w:r>
    </w:p>
  </w:endnote>
  <w:endnote w:id="0" w:type="continuationSeparator">
    <w:p w:rsidRDefault="00892E6D" w:rsidP="00892E6D" w:rsidR="00892E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2E6D" w:rsidP="00892E6D" w:rsidR="00892E6D">
      <w:r>
        <w:separator/>
      </w:r>
    </w:p>
  </w:footnote>
  <w:footnote w:id="0" w:type="continuationSeparator">
    <w:p w:rsidRDefault="00892E6D" w:rsidP="00892E6D" w:rsidR="00892E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2E6D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C619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St-978/2015-5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2E6D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St-978/2015-5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7A4F"/>
    <w:rsid w:val="000E7A4F"/>
    <w:rsid w:val="002469EA"/>
    <w:rsid w:val="00511C06"/>
    <w:rsid w:val="0075528E"/>
    <w:rsid w:val="0079403F"/>
    <w:rsid w:val="007C6193"/>
    <w:rsid w:val="00892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2E6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2E6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92E6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2E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2E6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2E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92E6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61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619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C619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C619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C619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2E6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2E6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92E6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2E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2E6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2E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92E6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61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619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C619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C619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C619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978</izvorni_sadrzaj>
    <derivirana_varijabla naziv="DomainObject.Predmet.Broj_1">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St-978/2015</izvorni_sadrzaj>
    <derivirana_varijabla naziv="DomainObject.Predmet.OznakaBroj_1">St-978/2015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AERO d.o.o. VIŠNJAN</izvorni_sadrzaj>
    <derivirana_varijabla naziv="DomainObject.Predmet.ProtustrankaFormated_1">  AERO d.o.o. VIŠNJAN</derivirana_varijabla>
  </DomainObject.Predmet.ProtustrankaFormated>
  <DomainObject.Predmet.ProtustrankaFormatedOIB>
    <izvorni_sadrzaj>  AERO d.o.o. VIŠNJAN, OIB 37277085152</izvorni_sadrzaj>
    <derivirana_varijabla naziv="DomainObject.Predmet.ProtustrankaFormatedOIB_1">  AERO d.o.o. VIŠNJAN, OIB 37277085152</derivirana_varijabla>
  </DomainObject.Predmet.ProtustrankaFormatedOIB>
  <DomainObject.Predmet.ProtustrankaFormatedWithAdress>
    <izvorni_sadrzaj> AERO d.o.o. VIŠNJAN, Istarska 2a, 52463 Višnjan</izvorni_sadrzaj>
    <derivirana_varijabla naziv="DomainObject.Predmet.ProtustrankaFormatedWithAdress_1"> AERO d.o.o. VIŠNJAN, Istarska 2a, 52463 Višnjan</derivirana_varijabla>
  </DomainObject.Predmet.ProtustrankaFormatedWithAdress>
  <DomainObject.Predmet.ProtustrankaFormatedWithAdressOIB>
    <izvorni_sadrzaj> AERO d.o.o. VIŠNJAN, OIB 37277085152, Istarska 2a, 52463 Višnjan</izvorni_sadrzaj>
    <derivirana_varijabla naziv="DomainObject.Predmet.ProtustrankaFormatedWithAdressOIB_1"> AERO d.o.o. VIŠNJAN, OIB 37277085152, Istarska 2a, 52463 Višnjan</derivirana_varijabla>
  </DomainObject.Predmet.ProtustrankaFormatedWithAdressOIB>
  <DomainObject.Predmet.ProtustrankaWithAdress>
    <izvorni_sadrzaj>AERO d.o.o. VIŠNJAN Istarska 2a, 52463 Višnjan</izvorni_sadrzaj>
    <derivirana_varijabla naziv="DomainObject.Predmet.ProtustrankaWithAdress_1">AERO d.o.o. VIŠNJAN Istarska 2a, 52463 Višnjan</derivirana_varijabla>
  </DomainObject.Predmet.ProtustrankaWithAdress>
  <DomainObject.Predmet.ProtustrankaWithAdressOIB>
    <izvorni_sadrzaj>AERO d.o.o. VIŠNJAN, OIB 37277085152, Istarska 2a, 52463 Višnjan</izvorni_sadrzaj>
    <derivirana_varijabla naziv="DomainObject.Predmet.ProtustrankaWithAdressOIB_1">AERO d.o.o. VIŠNJAN, OIB 37277085152, Istarska 2a, 52463 Višnjan</derivirana_varijabla>
  </DomainObject.Predmet.ProtustrankaWithAdressOIB>
  <DomainObject.Predmet.ProtustrankaNazivFormated>
    <izvorni_sadrzaj>AERO d.o.o. VIŠNJAN</izvorni_sadrzaj>
    <derivirana_varijabla naziv="DomainObject.Predmet.ProtustrankaNazivFormated_1">AERO d.o.o. VIŠNJAN</derivirana_varijabla>
  </DomainObject.Predmet.ProtustrankaNazivFormated>
  <DomainObject.Predmet.ProtustrankaNazivFormatedOIB>
    <izvorni_sadrzaj>AERO d.o.o. VIŠNJAN, OIB 37277085152</izvorni_sadrzaj>
    <derivirana_varijabla naziv="DomainObject.Predmet.ProtustrankaNazivFormatedOIB_1">AERO d.o.o. VIŠNJAN, OIB 37277085152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19362.75</izvorni_sadrzaj>
    <derivirana_varijabla naziv="DomainObject.Predmet.TrenutnaVrijednost_1">19362.75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AERO d.o.o. VIŠNJAN</item>
    </izvorni_sadrzaj>
    <derivirana_varijabla naziv="DomainObject.Predmet.ProtuStrankaListFormated_1">
      <item>AERO d.o.o. VIŠNJAN</item>
    </derivirana_varijabla>
  </DomainObject.Predmet.ProtuStrankaListFormated>
  <DomainObject.Predmet.ProtuStrankaListFormatedOIB>
    <izvorni_sadrzaj>
      <item>AERO d.o.o. VIŠNJAN, OIB 37277085152</item>
    </izvorni_sadrzaj>
    <derivirana_varijabla naziv="DomainObject.Predmet.ProtuStrankaListFormatedOIB_1">
      <item>AERO d.o.o. VIŠNJAN, OIB 37277085152</item>
    </derivirana_varijabla>
  </DomainObject.Predmet.ProtuStrankaListFormatedOIB>
  <DomainObject.Predmet.ProtuStrankaListFormatedWithAdress>
    <izvorni_sadrzaj>
      <item>AERO d.o.o. VIŠNJAN, Istarska 2a, 52463 Višnjan</item>
    </izvorni_sadrzaj>
    <derivirana_varijabla naziv="DomainObject.Predmet.ProtuStrankaListFormatedWithAdress_1">
      <item>AERO d.o.o. VIŠNJAN, Istarska 2a, 52463 Višnjan</item>
    </derivirana_varijabla>
  </DomainObject.Predmet.ProtuStrankaListFormatedWithAdress>
  <DomainObject.Predmet.ProtuStrankaListFormatedWithAdressOIB>
    <izvorni_sadrzaj>
      <item>AERO d.o.o. VIŠNJAN, OIB 37277085152, Istarska 2a, 52463 Višnjan</item>
    </izvorni_sadrzaj>
    <derivirana_varijabla naziv="DomainObject.Predmet.ProtuStrankaListFormatedWithAdressOIB_1">
      <item>AERO d.o.o. VIŠNJAN, OIB 37277085152, Istarska 2a, 52463 Višnjan</item>
    </derivirana_varijabla>
  </DomainObject.Predmet.ProtuStrankaListFormatedWithAdressOIB>
  <DomainObject.Predmet.ProtuStrankaListNazivFormated>
    <izvorni_sadrzaj>
      <item>AERO d.o.o. VIŠNJAN</item>
    </izvorni_sadrzaj>
    <derivirana_varijabla naziv="DomainObject.Predmet.ProtuStrankaListNazivFormated_1">
      <item>AERO d.o.o. VIŠNJAN</item>
    </derivirana_varijabla>
  </DomainObject.Predmet.ProtuStrankaListNazivFormated>
  <DomainObject.Predmet.ProtuStrankaListNazivFormatedOIB>
    <izvorni_sadrzaj>
      <item>AERO d.o.o. VIŠNJAN, OIB 37277085152</item>
    </izvorni_sadrzaj>
    <derivirana_varijabla naziv="DomainObject.Predmet.ProtuStrankaListNazivFormatedOIB_1">
      <item>AERO d.o.o. VIŠNJAN, OIB 37277085152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AERO d.o.o. VIŠNJAN</izvorni_sadrzaj>
    <derivirana_varijabla naziv="DomainObject.Predmet.ProtustrankaIDrugi_1">AERO d.o.o. VIŠNJAN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AERO d.o.o. VIŠNJAN, OIB 37277085152, Istarska 2a, 52463 Višnjan</izvorni_sadrzaj>
    <derivirana_varijabla naziv="DomainObject.Predmet.ProtustrankaIDrugiAdressOIB_1">AERO d.o.o. VIŠNJAN, OIB 37277085152, Istarska 2a,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AERO d.o.o. VIŠNJAN</item>
    </izvorni_sadrzaj>
    <derivirana_varijabla naziv="DomainObject.Predmet.SudioniciListNaziv_1">
      <item>FINANCIJSKA AGENCIJA, RC RIJEKA, PODRUŽNICA PULA, PULA</item>
      <item>AERO d.o.o. VIŠNJAN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AERO d.o.o. VIŠNJAN, OIB 37277085152, Istarska 2a,52463 Višnjan</item>
    </izvorni_sadrzaj>
    <derivirana_varijabla naziv="DomainObject.Predmet.SudioniciListAdressOIB_1">
      <item>FINANCIJSKA AGENCIJA, RC RIJEKA, PODRUŽNICA PULA, PULA, OIB 85821130368, Ulica grada Vukovara 70,Zagreb</item>
      <item>AERO d.o.o. VIŠNJAN, OIB 37277085152, Istarska 2a,52463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37277085152</item>
    </izvorni_sadrzaj>
    <derivirana_varijabla naziv="DomainObject.Predmet.SudioniciListNazivOIB_1">
      <item>, OIB 85821130368</item>
      <item>, OIB 37277085152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3010</properties:Characters>
  <properties:Lines>89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2016-03-17T12:10:00Z</dcterms:created>
  <dc:creator>Mihaela Kaligari</dc:creator>
  <dc:description/>
  <cp:keywords/>
  <cp:lastModifiedBy>Jasmina Matika</cp:lastModifiedBy>
  <cp:lastPrinted>2016-03-24T06:58:00Z</cp:lastPrinted>
  <dcterms:modified xmlns:xsi="http://www.w3.org/2001/XMLSchema-instance" xsi:type="dcterms:W3CDTF">2016-03-24T07:42:00Z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