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6b8f097" w14:paraId="6b8f097" w:rsidRDefault="00053AAA" w:rsidP="00B06363" w:rsidR="00B06363" w:rsidRPr="002E3D11">
      <w:pPr>
        <w:jc w:val="right"/>
        <w15:collapsed w:val="false"/>
      </w:pPr>
      <w:r>
        <w:t>Poslovni br. 21</w:t>
      </w:r>
      <w:r w:rsidR="00FD2E5D">
        <w:t xml:space="preserve"> </w:t>
      </w:r>
      <w:r w:rsidR="00934DE3">
        <w:t>St-</w:t>
      </w:r>
      <w:r>
        <w:t>1063</w:t>
      </w:r>
      <w:r w:rsidR="00A47A04">
        <w:t>/18</w:t>
      </w:r>
      <w:r w:rsidR="00F5383A">
        <w:t>-6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F67EE8">
        <w:t xml:space="preserve">Trgovački sud u Osijeku, po sudskom savjetniku </w:t>
      </w:r>
      <w:r w:rsidR="00053AAA">
        <w:t>Ivanu Čulić</w:t>
      </w:r>
      <w:r w:rsidR="00F67EE8">
        <w:t xml:space="preserve">, u skraćenom stečajnom postupku povodom zahtjeva FINANCIJSKE AGENCIJE, OIB: 85821130368, RC </w:t>
      </w:r>
      <w:r w:rsidR="00053AAA">
        <w:t>OSIJEK</w:t>
      </w:r>
      <w:r w:rsidR="00F67EE8">
        <w:t xml:space="preserve">, Podružnica </w:t>
      </w:r>
      <w:r w:rsidR="00053AAA">
        <w:t>Osijek</w:t>
      </w:r>
      <w:r w:rsidR="00F67EE8">
        <w:t xml:space="preserve">, </w:t>
      </w:r>
      <w:r w:rsidR="00053AAA">
        <w:t xml:space="preserve">L. Jagera 3, </w:t>
      </w:r>
      <w:r w:rsidRPr="00A82800">
        <w:t xml:space="preserve"> nad dužnikom</w:t>
      </w:r>
      <w:r w:rsidRPr="00F4212B">
        <w:t xml:space="preserve"> </w:t>
      </w:r>
      <w:r w:rsidR="00053AAA">
        <w:t>HERMAGO jednostavno društvo s ograničenom odgovornošću za proizvodnju i usluge, Palača, Šijanova 23, MBS: 030189642, OIB: 38534277260</w:t>
      </w:r>
      <w:r w:rsidR="00F5383A">
        <w:t>,</w:t>
      </w:r>
      <w:r>
        <w:rPr>
          <w:b/>
        </w:rPr>
        <w:t xml:space="preserve"> </w:t>
      </w:r>
      <w:r>
        <w:t xml:space="preserve"> dana </w:t>
      </w:r>
      <w:r w:rsidR="00053AAA">
        <w:t>20. rujna</w:t>
      </w:r>
      <w:r w:rsidR="00F5383A">
        <w:t xml:space="preserve"> 2018</w:t>
      </w:r>
      <w:r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5E39A3" w:rsidRPr="00CA5F71">
      <w:pPr>
        <w:ind w:firstLine="708"/>
        <w:jc w:val="both"/>
        <w:rPr>
          <w:b/>
        </w:rPr>
      </w:pPr>
      <w:r>
        <w:t xml:space="preserve"> </w:t>
      </w:r>
      <w:r w:rsidRPr="00EB6F5F">
        <w:t>OBUSTAVLJA SE</w:t>
      </w:r>
      <w:r>
        <w:t xml:space="preserve">  skraćeni stečajni postupak nad dužnikom </w:t>
      </w:r>
      <w:r w:rsidRPr="00CA5F71">
        <w:rPr>
          <w:b/>
        </w:rPr>
        <w:t xml:space="preserve"> </w:t>
      </w:r>
      <w:r w:rsidR="00053AAA">
        <w:t xml:space="preserve">HERMAGO jednostavno društvo s ograničenom odgovornošću za proizvodnju i usluge, Palača, Šijanova 23, MBS: 030189642, OIB: 38534277260, </w:t>
      </w:r>
      <w:r>
        <w:t xml:space="preserve">a prijedlog FINE RC </w:t>
      </w:r>
      <w:r w:rsidR="00053AAA">
        <w:t>Osijek</w:t>
      </w:r>
      <w:r>
        <w:t xml:space="preserve"> od </w:t>
      </w:r>
      <w:r w:rsidR="00053AAA">
        <w:t>7. kolovoza</w:t>
      </w:r>
      <w:r w:rsidR="00F5383A">
        <w:t xml:space="preserve"> </w:t>
      </w:r>
      <w:r w:rsidR="00053AAA">
        <w:t xml:space="preserve"> 2018</w:t>
      </w:r>
      <w:r w:rsidR="00F5383A">
        <w:t xml:space="preserve">. </w:t>
      </w:r>
      <w:r>
        <w:t xml:space="preserve"> za </w:t>
      </w:r>
      <w:r w:rsidR="00F67EE8">
        <w:t xml:space="preserve">provedbu </w:t>
      </w:r>
      <w:r>
        <w:t xml:space="preserve"> skraćenog stečajnog postupka </w:t>
      </w:r>
      <w:r w:rsidRPr="00874E40">
        <w:t>se odbacuje</w:t>
      </w:r>
      <w:r w:rsidRPr="00CA5F71">
        <w:rPr>
          <w:b/>
        </w:rPr>
        <w:t>.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 w:rsidRPr="00874E40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5E39A3" w:rsidP="005E39A3" w:rsidR="005E39A3">
      <w:pPr>
        <w:rPr>
          <w:b/>
          <w:bCs/>
        </w:rPr>
      </w:pPr>
    </w:p>
    <w:p w:rsidRDefault="005E39A3" w:rsidP="005E39A3" w:rsidR="005E39A3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053AAA">
        <w:rPr>
          <w:bCs/>
        </w:rPr>
        <w:t xml:space="preserve"> 7. kolovoza 2018</w:t>
      </w:r>
      <w:r w:rsidR="00F5383A">
        <w:rPr>
          <w:bCs/>
        </w:rPr>
        <w:t xml:space="preserve">. </w:t>
      </w:r>
      <w:r>
        <w:rPr>
          <w:bCs/>
        </w:rPr>
        <w:t xml:space="preserve"> FINA RC </w:t>
      </w:r>
      <w:r w:rsidR="00053AAA">
        <w:rPr>
          <w:bCs/>
        </w:rPr>
        <w:t xml:space="preserve">Osijek </w:t>
      </w:r>
      <w:r>
        <w:rPr>
          <w:bCs/>
        </w:rPr>
        <w:t xml:space="preserve"> je predložila otvaranje skraćenog stečajnog postupka za dužnika </w:t>
      </w:r>
      <w:r w:rsidR="00053AAA">
        <w:t>HERMAGO jednostavno društvo s ograničenom odgovornošću za proizvodnju i usluge, Palača, Šijanova 23, MBS: 030189642, OIB: 38534277260</w:t>
      </w:r>
      <w:r w:rsidR="00EF7454">
        <w:t xml:space="preserve">, </w:t>
      </w:r>
      <w:r w:rsidR="00F5383A">
        <w:t xml:space="preserve"> </w:t>
      </w:r>
      <w:r>
        <w:rPr>
          <w:b/>
        </w:rPr>
        <w:t xml:space="preserve"> </w:t>
      </w:r>
      <w:r>
        <w:rPr>
          <w:bCs/>
        </w:rPr>
        <w:t xml:space="preserve">navodeći da dužnik na dan </w:t>
      </w:r>
      <w:r w:rsidR="001D0EE1">
        <w:rPr>
          <w:bCs/>
        </w:rPr>
        <w:t xml:space="preserve">6. </w:t>
      </w:r>
      <w:r w:rsidR="00053AAA">
        <w:rPr>
          <w:bCs/>
        </w:rPr>
        <w:t>kolovoza</w:t>
      </w:r>
      <w:r w:rsidR="00F5383A">
        <w:rPr>
          <w:bCs/>
        </w:rPr>
        <w:t xml:space="preserve"> </w:t>
      </w:r>
      <w:r w:rsidR="00053AAA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053AAA">
        <w:rPr>
          <w:bCs/>
        </w:rPr>
        <w:t>22.306,54</w:t>
      </w:r>
      <w:r>
        <w:rPr>
          <w:bCs/>
        </w:rPr>
        <w:t xml:space="preserve">  kn te da nema  zaposlenih.</w:t>
      </w:r>
    </w:p>
    <w:p w:rsidRDefault="005E39A3" w:rsidP="005E39A3" w:rsidR="005E39A3">
      <w:pPr>
        <w:jc w:val="both"/>
        <w:rPr>
          <w:bCs/>
        </w:rPr>
      </w:pPr>
    </w:p>
    <w:p w:rsidRDefault="005E39A3" w:rsidP="005E39A3" w:rsidR="005E39A3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</w:t>
      </w:r>
      <w:r w:rsidR="00053AAA">
        <w:rPr>
          <w:bCs/>
        </w:rPr>
        <w:t>Osijek</w:t>
      </w:r>
      <w:r>
        <w:rPr>
          <w:bCs/>
        </w:rPr>
        <w:t xml:space="preserve"> od </w:t>
      </w:r>
      <w:r w:rsidR="00053AAA">
        <w:rPr>
          <w:bCs/>
        </w:rPr>
        <w:t>17</w:t>
      </w:r>
      <w:r w:rsidR="001D0EE1">
        <w:rPr>
          <w:bCs/>
        </w:rPr>
        <w:t xml:space="preserve">. </w:t>
      </w:r>
      <w:r w:rsidR="00053AAA">
        <w:rPr>
          <w:bCs/>
        </w:rPr>
        <w:t>rujna</w:t>
      </w:r>
      <w:r w:rsidR="00F5383A">
        <w:rPr>
          <w:bCs/>
        </w:rPr>
        <w:t xml:space="preserve"> 2</w:t>
      </w:r>
      <w:r w:rsidR="00F841EA">
        <w:rPr>
          <w:bCs/>
        </w:rPr>
        <w:t>018</w:t>
      </w:r>
      <w:r>
        <w:rPr>
          <w:bCs/>
        </w:rPr>
        <w:t>.</w:t>
      </w:r>
      <w:r w:rsidR="00053AAA">
        <w:rPr>
          <w:bCs/>
        </w:rPr>
        <w:t xml:space="preserve">  (list 8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5E39A3" w:rsidP="00F5383A" w:rsidR="005E39A3">
      <w:pPr>
        <w:jc w:val="both"/>
        <w:rPr>
          <w:bCs/>
        </w:rPr>
      </w:pPr>
    </w:p>
    <w:p w:rsidRDefault="005E39A3" w:rsidP="005E39A3" w:rsidR="005E39A3" w:rsidRPr="00E909F2">
      <w:pPr>
        <w:jc w:val="both"/>
        <w:rPr>
          <w:bCs/>
        </w:rPr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EF7454" w:rsidP="005E39A3" w:rsidR="00EF7454">
      <w:pPr>
        <w:ind w:firstLine="720"/>
        <w:jc w:val="both"/>
      </w:pPr>
    </w:p>
    <w:p w:rsidRDefault="00EF7454" w:rsidP="005E39A3" w:rsidR="00EF7454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53AAA">
        <w:t xml:space="preserve">Poslovni broj: 21 </w:t>
      </w:r>
      <w:r w:rsidR="001D0EE1">
        <w:t xml:space="preserve"> St-</w:t>
      </w:r>
      <w:r w:rsidR="00053AAA">
        <w:t>1063</w:t>
      </w:r>
      <w:r w:rsidR="001D0EE1">
        <w:t>/18</w:t>
      </w:r>
      <w:r>
        <w:t>-6</w:t>
      </w: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5E39A3" w:rsidP="005E39A3" w:rsidR="005E39A3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53AAA">
        <w:rPr>
          <w:bCs/>
        </w:rPr>
        <w:t>20. rujna</w:t>
      </w:r>
      <w:r w:rsidR="001D0EE1">
        <w:rPr>
          <w:bCs/>
        </w:rPr>
        <w:t xml:space="preserve"> </w:t>
      </w:r>
      <w:r w:rsidR="00F5383A">
        <w:rPr>
          <w:bCs/>
        </w:rPr>
        <w:t xml:space="preserve">  201</w:t>
      </w:r>
      <w:r w:rsidR="00157DAA">
        <w:rPr>
          <w:bCs/>
        </w:rPr>
        <w:t>8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F67EE8" w:rsidR="00F67EE8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</w:t>
      </w:r>
    </w:p>
    <w:p w:rsidRDefault="005E39A3" w:rsidP="005E39A3" w:rsidR="005E39A3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053AAA">
        <w:rPr>
          <w:b w:val="false"/>
          <w:lang w:val="hr-HR"/>
        </w:rPr>
        <w:t xml:space="preserve">    Ivan Čulić </w:t>
      </w:r>
    </w:p>
    <w:p w:rsidRDefault="005E39A3" w:rsidP="005E39A3" w:rsidR="005E39A3">
      <w:pPr>
        <w:jc w:val="both"/>
        <w:rPr>
          <w:b/>
          <w:bCs/>
        </w:rPr>
      </w:pPr>
    </w:p>
    <w:p w:rsidRDefault="00F67EE8" w:rsidP="00F67EE8" w:rsidR="00F67EE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</w:t>
      </w:r>
      <w:r w:rsidR="00053AAA">
        <w:rPr>
          <w:bCs/>
        </w:rPr>
        <w:t>Osijek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</w:t>
      </w:r>
      <w:r w:rsidR="00053AAA">
        <w:rPr>
          <w:lang w:val="hr-HR"/>
        </w:rPr>
        <w:t xml:space="preserve">17.9.2018 </w:t>
      </w:r>
      <w:r w:rsidR="001D0EE1">
        <w:rPr>
          <w:lang w:val="hr-HR"/>
        </w:rPr>
        <w:t>(str.</w:t>
      </w:r>
      <w:r w:rsidR="00053AAA">
        <w:rPr>
          <w:lang w:val="hr-HR"/>
        </w:rPr>
        <w:t xml:space="preserve"> 8 </w:t>
      </w:r>
      <w:r w:rsidR="00157DAA">
        <w:rPr>
          <w:lang w:val="hr-HR"/>
        </w:rPr>
        <w:t xml:space="preserve"> </w:t>
      </w:r>
      <w:r>
        <w:rPr>
          <w:lang w:val="hr-HR"/>
        </w:rPr>
        <w:t xml:space="preserve"> spisa)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053AAA">
        <w:t>19/10</w:t>
      </w:r>
      <w:r>
        <w:t>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631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3AAA"/>
    <w:rsid w:val="000E3CD9"/>
    <w:rsid w:val="001172AF"/>
    <w:rsid w:val="00122B97"/>
    <w:rsid w:val="0013588C"/>
    <w:rsid w:val="00137561"/>
    <w:rsid w:val="00143005"/>
    <w:rsid w:val="00157DAA"/>
    <w:rsid w:val="001D0EE1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4D46"/>
    <w:rsid w:val="00A324F9"/>
    <w:rsid w:val="00A47A04"/>
    <w:rsid w:val="00A958D2"/>
    <w:rsid w:val="00AB536E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EF7454"/>
    <w:rsid w:val="00F254BB"/>
    <w:rsid w:val="00F264FF"/>
    <w:rsid w:val="00F5383A"/>
    <w:rsid w:val="00F57A94"/>
    <w:rsid w:val="00F64631"/>
    <w:rsid w:val="00F67EE8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64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64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St-1063/2018</izvorni_sadrzaj>
    <derivirana_varijabla naziv="DomainObject.Predmet.OznakaBroj_1">St-1063/2018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HERMAGO jednostavno društvo s ograničenom odgovornošću za proizvodnju i usluge</izvorni_sadrzaj>
    <derivirana_varijabla naziv="DomainObject.Predmet.ProtustrankaFormated_1">  HERMAGO jednostavno društvo s ograničenom odgovornošću za proizvodnju i usluge</derivirana_varijabla>
  </DomainObject.Predmet.ProtustrankaFormated>
  <DomainObject.Predmet.ProtustrankaFormatedOIB>
    <izvorni_sadrzaj>  HERMAGO jednostavno društvo s ograničenom odgovornošću za proizvodnju i usluge, OIB 38534277260</izvorni_sadrzaj>
    <derivirana_varijabla naziv="DomainObject.Predmet.ProtustrankaFormatedOIB_1">  HERMAGO jednostavno društvo s ograničenom odgovornošću za proizvodnju i usluge, OIB 38534277260</derivirana_varijabla>
  </DomainObject.Predmet.ProtustrankaFormatedOIB>
  <DomainObject.Predmet.ProtustrankaFormatedWithAdress>
    <izvorni_sadrzaj> HERMAGO jednostavno društvo s ograničenom odgovornošću za proizvodnju i usluge, Šijanova 23, 31207 Palača</izvorni_sadrzaj>
    <derivirana_varijabla naziv="DomainObject.Predmet.ProtustrankaFormatedWithAdress_1"> HERMAGO jednostavno društvo s ograničenom odgovornošću za proizvodnju i usluge, Šijanova 23, 31207 Palača</derivirana_varijabla>
  </DomainObject.Predmet.ProtustrankaFormatedWithAdress>
  <DomainObject.Predmet.ProtustrankaFormatedWithAdressOIB>
    <izvorni_sadrzaj> HERMAGO jednostavno društvo s ograničenom odgovornošću za proizvodnju i usluge, OIB 38534277260, Šijanova 23, 31207 Palača</izvorni_sadrzaj>
    <derivirana_varijabla naziv="DomainObject.Predmet.ProtustrankaFormatedWithAdressOIB_1"> HERMAGO jednostavno društvo s ograničenom odgovornošću za proizvodnju i usluge, OIB 38534277260, Šijanova 23, 31207 Palača</derivirana_varijabla>
  </DomainObject.Predmet.ProtustrankaFormatedWithAdressOIB>
  <DomainObject.Predmet.ProtustrankaWithAdress>
    <izvorni_sadrzaj>HERMAGO jednostavno društvo s ograničenom odgovornošću za proizvodnju i usluge Šijanova 23, 31207 Palača</izvorni_sadrzaj>
    <derivirana_varijabla naziv="DomainObject.Predmet.ProtustrankaWithAdress_1">HERMAGO jednostavno društvo s ograničenom odgovornošću za proizvodnju i usluge Šijanova 23, 31207 Palača</derivirana_varijabla>
  </DomainObject.Predmet.ProtustrankaWithAdress>
  <DomainObject.Predmet.ProtustrankaWithAdressOIB>
    <izvorni_sadrzaj>HERMAGO jednostavno društvo s ograničenom odgovornošću za proizvodnju i usluge, OIB 38534277260, Šijanova 23, 31207 Palača</izvorni_sadrzaj>
    <derivirana_varijabla naziv="DomainObject.Predmet.ProtustrankaWithAdressOIB_1">HERMAGO jednostavno društvo s ograničenom odgovornošću za proizvodnju i usluge, OIB 38534277260, Šijanova 23, 31207 Palača</derivirana_varijabla>
  </DomainObject.Predmet.ProtustrankaWithAdressOIB>
  <DomainObject.Predmet.ProtustrankaNazivFormated>
    <izvorni_sadrzaj>HERMAGO jednostavno društvo s ograničenom odgovornošću za proizvodnju i usluge</izvorni_sadrzaj>
    <derivirana_varijabla naziv="DomainObject.Predmet.ProtustrankaNazivFormated_1">HERMAGO jednostavno društvo s ograničenom odgovornošću za proizvodnju i usluge</derivirana_varijabla>
  </DomainObject.Predmet.ProtustrankaNazivFormated>
  <DomainObject.Predmet.ProtustrankaNazivFormatedOIB>
    <izvorni_sadrzaj>HERMAGO jednostavno društvo s ograničenom odgovornošću za proizvodnju i usluge, OIB 38534277260</izvorni_sadrzaj>
    <derivirana_varijabla naziv="DomainObject.Predmet.ProtustrankaNazivFormatedOIB_1">HERMAGO jednostavno društvo s ograničenom odgovornošću za proizvodnju i usluge, OIB 38534277260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HERMAGO jednostavno društvo s ograničenom odgovornošću za proizvodnju i usluge</item>
    </izvorni_sadrzaj>
    <derivirana_varijabla naziv="DomainObject.Predmet.ProtuStrankaListFormated_1">
      <item>HERMAGO jednostavno društvo s ograničenom odgovornošću za proizvodnju i usluge</item>
    </derivirana_varijabla>
  </DomainObject.Predmet.ProtuStrankaListFormated>
  <DomainObject.Predmet.ProtuStrankaListFormatedOIB>
    <izvorni_sadrzaj>
      <item>HERMAGO jednostavno društvo s ograničenom odgovornošću za proizvodnju i usluge, OIB 38534277260</item>
    </izvorni_sadrzaj>
    <derivirana_varijabla naziv="DomainObject.Predmet.ProtuStrankaListFormatedOIB_1">
      <item>HERMAGO jednostavno društvo s ograničenom odgovornošću za proizvodnju i usluge, OIB 38534277260</item>
    </derivirana_varijabla>
  </DomainObject.Predmet.ProtuStrankaListFormatedOIB>
  <DomainObject.Predmet.ProtuStrankaListFormatedWithAdress>
    <izvorni_sadrzaj>
      <item>HERMAGO jednostavno društvo s ograničenom odgovornošću za proizvodnju i usluge, Šijanova 23, 31207 Palača</item>
    </izvorni_sadrzaj>
    <derivirana_varijabla naziv="DomainObject.Predmet.ProtuStrankaListFormatedWithAdress_1">
      <item>HERMAGO jednostavno društvo s ograničenom odgovornošću za proizvodnju i usluge, Šijanova 23, 31207 Palača</item>
    </derivirana_varijabla>
  </DomainObject.Predmet.ProtuStrankaListFormatedWithAdress>
  <DomainObject.Predmet.ProtuStrankaListFormatedWithAdressOIB>
    <izvorni_sadrzaj>
      <item>HERMAGO jednostavno društvo s ograničenom odgovornošću za proizvodnju i usluge, OIB 38534277260, Šijanova 23, 31207 Palača</item>
    </izvorni_sadrzaj>
    <derivirana_varijabla naziv="DomainObject.Predmet.ProtuStrankaListFormatedWithAdressOIB_1">
      <item>HERMAGO jednostavno društvo s ograničenom odgovornošću za proizvodnju i usluge, OIB 38534277260, Šijanova 23, 31207 Palača</item>
    </derivirana_varijabla>
  </DomainObject.Predmet.ProtuStrankaListFormatedWithAdressOIB>
  <DomainObject.Predmet.ProtuStrankaListNazivFormated>
    <izvorni_sadrzaj>
      <item>HERMAGO jednostavno društvo s ograničenom odgovornošću za proizvodnju i usluge</item>
    </izvorni_sadrzaj>
    <derivirana_varijabla naziv="DomainObject.Predmet.ProtuStrankaListNazivFormated_1">
      <item>HERMAGO jednostavno društvo s ograničenom odgovornošću za proizvodnju i usluge</item>
    </derivirana_varijabla>
  </DomainObject.Predmet.ProtuStrankaListNazivFormated>
  <DomainObject.Predmet.ProtuStrankaListNazivFormatedOIB>
    <izvorni_sadrzaj>
      <item>HERMAGO jednostavno društvo s ograničenom odgovornošću za proizvodnju i usluge, OIB 38534277260</item>
    </izvorni_sadrzaj>
    <derivirana_varijabla naziv="DomainObject.Predmet.ProtuStrankaListNazivFormatedOIB_1">
      <item>HERMAGO jednostavno društvo s ograničenom odgovornošću za proizvodnju i usluge, OIB 38534277260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HERMAGO jednostavno društvo s ograničenom odgovornošću za proizvodnju i usluge</izvorni_sadrzaj>
    <derivirana_varijabla naziv="DomainObject.Predmet.ProtustrankaIDrugi_1">HERMAGO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HERMAGO jednostavno društvo s ograničenom odgovornošću za proizvodnju i usluge, OIB 38534277260, Šijanova 23, 31207 Palača</izvorni_sadrzaj>
    <derivirana_varijabla naziv="DomainObject.Predmet.ProtustrankaIDrugiAdressOIB_1">HERMAGO jednostavno društvo s ograničenom odgovornošću za proizvodnju i usluge, OIB 38534277260, Šijanova 23, 31207 Palača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HERMAGO jednostavno društvo s ograničenom odgovornošću za proizvodnju i usluge</item>
    </izvorni_sadrzaj>
    <derivirana_varijabla naziv="DomainObject.Predmet.SudioniciListNaziv_1">
      <item>FINA RC OSIJEK</item>
      <item>HERMAGO jednostavno društvo s ograničenom odgovornošću za proizvodnju i usluge</item>
    </derivirana_varijabla>
  </DomainObject.Predmet.SudioniciListNaziv>
  <DomainObject.Predmet.SudioniciListAdressOIB>
    <izvorni_sadrzaj>
      <item>FINA RC OSIJEK, OIB 85821130368</item>
      <item>HERMAGO jednostavno društvo s ograničenom odgovornošću za proizvodnju i usluge, OIB 38534277260, Šijanova 23,31207 Palača</item>
    </izvorni_sadrzaj>
    <derivirana_varijabla naziv="DomainObject.Predmet.SudioniciListAdressOIB_1">
      <item>FINA RC OSIJEK, OIB 85821130368</item>
      <item>HERMAGO jednostavno društvo s ograničenom odgovornošću za proizvodnju i usluge, OIB 38534277260, Šijanova 23,31207 Palača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38534277260</item>
    </izvorni_sadrzaj>
    <derivirana_varijabla naziv="DomainObject.Predmet.SudioniciListNazivOIB_1">
      <item>, OIB 85821130368</item>
      <item>, OIB 38534277260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1961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2018-09-20T05:46:00Z</dcterms:created>
  <dc:creator>Snježana Andrijanić</dc:creator>
  <cp:lastModifiedBy>Gordana Harc</cp:lastModifiedBy>
  <cp:lastPrinted>2018-09-20T05:41:00Z</cp:lastPrinted>
  <dcterms:modified xmlns:xsi="http://www.w3.org/2001/XMLSchema-instance" xsi:type="dcterms:W3CDTF">2018-09-20T05:56:00Z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(21 St- 1063-18  obustava i odbačaj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